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4A52F" w14:textId="77777777" w:rsidR="0021761B" w:rsidRPr="009B319A" w:rsidRDefault="0021761B" w:rsidP="00846D23">
      <w:pPr>
        <w:spacing w:line="276" w:lineRule="auto"/>
        <w:ind w:firstLine="0"/>
        <w:jc w:val="center"/>
        <w:rPr>
          <w:b/>
        </w:rPr>
      </w:pPr>
      <w:r w:rsidRPr="009B319A">
        <w:rPr>
          <w:b/>
        </w:rPr>
        <w:t>З А П О В Е Д</w:t>
      </w:r>
    </w:p>
    <w:p w14:paraId="12D1E4D4" w14:textId="77777777" w:rsidR="0021761B" w:rsidRPr="009B319A" w:rsidRDefault="0021761B" w:rsidP="009D29F3">
      <w:pPr>
        <w:tabs>
          <w:tab w:val="center" w:pos="4536"/>
          <w:tab w:val="right" w:pos="9072"/>
        </w:tabs>
        <w:spacing w:line="276" w:lineRule="auto"/>
        <w:ind w:firstLine="0"/>
        <w:jc w:val="center"/>
      </w:pPr>
    </w:p>
    <w:p w14:paraId="194449F2" w14:textId="77777777" w:rsidR="0021761B" w:rsidRPr="009B319A" w:rsidRDefault="0021761B" w:rsidP="00D40118">
      <w:pPr>
        <w:spacing w:line="276" w:lineRule="auto"/>
        <w:ind w:firstLine="0"/>
        <w:jc w:val="both"/>
        <w:rPr>
          <w:bCs/>
        </w:rPr>
      </w:pPr>
    </w:p>
    <w:p w14:paraId="6BD593D7" w14:textId="60102BDB" w:rsidR="0021761B" w:rsidRPr="009B319A" w:rsidRDefault="0021761B" w:rsidP="009D29F3">
      <w:pPr>
        <w:spacing w:line="276" w:lineRule="auto"/>
        <w:ind w:right="-1" w:firstLine="698"/>
        <w:jc w:val="both"/>
        <w:rPr>
          <w:bCs/>
        </w:rPr>
      </w:pPr>
      <w:r w:rsidRPr="009B319A">
        <w:rPr>
          <w:bCs/>
        </w:rPr>
        <w:t>На основание чл.</w:t>
      </w:r>
      <w:r w:rsidR="003372CA">
        <w:rPr>
          <w:bCs/>
        </w:rPr>
        <w:t xml:space="preserve"> </w:t>
      </w:r>
      <w:r w:rsidRPr="009B319A">
        <w:rPr>
          <w:bCs/>
        </w:rPr>
        <w:t>25, ал.</w:t>
      </w:r>
      <w:r w:rsidR="003372CA">
        <w:rPr>
          <w:bCs/>
        </w:rPr>
        <w:t xml:space="preserve"> </w:t>
      </w:r>
      <w:r w:rsidRPr="009B319A">
        <w:rPr>
          <w:bCs/>
        </w:rPr>
        <w:t>4 от Закона за администрацията и чл.</w:t>
      </w:r>
      <w:r w:rsidR="003372CA">
        <w:rPr>
          <w:bCs/>
        </w:rPr>
        <w:t xml:space="preserve"> </w:t>
      </w:r>
      <w:r w:rsidRPr="009B319A">
        <w:rPr>
          <w:bCs/>
        </w:rPr>
        <w:t>5, ал.</w:t>
      </w:r>
      <w:r w:rsidR="003372CA">
        <w:rPr>
          <w:bCs/>
        </w:rPr>
        <w:t xml:space="preserve"> </w:t>
      </w:r>
      <w:r w:rsidRPr="009B319A">
        <w:rPr>
          <w:bCs/>
        </w:rPr>
        <w:t>4 от Устройствения правилник на Министерството на регионалното развитие и благоустройството, приет с П</w:t>
      </w:r>
      <w:r w:rsidR="003372CA">
        <w:rPr>
          <w:bCs/>
        </w:rPr>
        <w:t>остановление</w:t>
      </w:r>
      <w:r w:rsidRPr="009B319A">
        <w:rPr>
          <w:bCs/>
        </w:rPr>
        <w:t xml:space="preserve"> № 171 </w:t>
      </w:r>
      <w:r w:rsidR="003372CA">
        <w:rPr>
          <w:bCs/>
        </w:rPr>
        <w:t xml:space="preserve">на Министерския съвет от </w:t>
      </w:r>
      <w:r w:rsidRPr="009B319A">
        <w:rPr>
          <w:bCs/>
        </w:rPr>
        <w:t xml:space="preserve">2017 г., </w:t>
      </w:r>
      <w:r w:rsidR="00CC062A">
        <w:rPr>
          <w:bCs/>
          <w:lang w:val="en-US"/>
        </w:rPr>
        <w:t>(</w:t>
      </w:r>
      <w:proofErr w:type="spellStart"/>
      <w:r w:rsidR="00CC062A">
        <w:rPr>
          <w:bCs/>
        </w:rPr>
        <w:t>о</w:t>
      </w:r>
      <w:r w:rsidRPr="009B319A">
        <w:rPr>
          <w:bCs/>
          <w:iCs/>
        </w:rPr>
        <w:t>бн</w:t>
      </w:r>
      <w:proofErr w:type="spellEnd"/>
      <w:r w:rsidRPr="009B319A">
        <w:rPr>
          <w:bCs/>
          <w:iCs/>
        </w:rPr>
        <w:t>.</w:t>
      </w:r>
      <w:r w:rsidR="00CC062A">
        <w:rPr>
          <w:bCs/>
          <w:iCs/>
        </w:rPr>
        <w:t>,</w:t>
      </w:r>
      <w:r w:rsidRPr="009B319A">
        <w:rPr>
          <w:bCs/>
          <w:iCs/>
        </w:rPr>
        <w:t xml:space="preserve"> ДВ</w:t>
      </w:r>
      <w:r w:rsidR="00CC062A">
        <w:rPr>
          <w:bCs/>
          <w:iCs/>
        </w:rPr>
        <w:t>,</w:t>
      </w:r>
      <w:r w:rsidRPr="009B319A">
        <w:rPr>
          <w:bCs/>
          <w:iCs/>
        </w:rPr>
        <w:t xml:space="preserve"> бр.</w:t>
      </w:r>
      <w:r w:rsidR="00CC062A">
        <w:rPr>
          <w:bCs/>
          <w:iCs/>
        </w:rPr>
        <w:t xml:space="preserve"> </w:t>
      </w:r>
      <w:r w:rsidRPr="009B319A">
        <w:rPr>
          <w:bCs/>
          <w:iCs/>
        </w:rPr>
        <w:t>68 от 2017</w:t>
      </w:r>
      <w:r w:rsidR="00CC062A">
        <w:rPr>
          <w:bCs/>
          <w:iCs/>
        </w:rPr>
        <w:t xml:space="preserve"> </w:t>
      </w:r>
      <w:r w:rsidRPr="009B319A">
        <w:rPr>
          <w:bCs/>
          <w:iCs/>
        </w:rPr>
        <w:t>г.</w:t>
      </w:r>
      <w:r w:rsidR="00CC062A">
        <w:rPr>
          <w:bCs/>
          <w:iCs/>
          <w:lang w:val="en-US"/>
        </w:rPr>
        <w:t>)</w:t>
      </w:r>
      <w:r w:rsidRPr="009B319A">
        <w:rPr>
          <w:bCs/>
        </w:rPr>
        <w:t xml:space="preserve"> и чл. 35 </w:t>
      </w:r>
      <w:r w:rsidR="00CC062A">
        <w:rPr>
          <w:bCs/>
        </w:rPr>
        <w:t>от</w:t>
      </w:r>
      <w:r w:rsidRPr="009B319A">
        <w:rPr>
          <w:bCs/>
        </w:rPr>
        <w:t xml:space="preserve"> Правилник</w:t>
      </w:r>
      <w:r w:rsidR="00CC062A">
        <w:rPr>
          <w:bCs/>
        </w:rPr>
        <w:t>а</w:t>
      </w:r>
      <w:r w:rsidRPr="009B319A">
        <w:rPr>
          <w:bCs/>
        </w:rPr>
        <w:t xml:space="preserve"> за прилагане на </w:t>
      </w:r>
      <w:r w:rsidR="00CC062A">
        <w:rPr>
          <w:bCs/>
        </w:rPr>
        <w:t>З</w:t>
      </w:r>
      <w:r w:rsidRPr="009B319A">
        <w:rPr>
          <w:bCs/>
        </w:rPr>
        <w:t>акона за регионалното развитие</w:t>
      </w:r>
      <w:r w:rsidR="00CC062A">
        <w:rPr>
          <w:bCs/>
        </w:rPr>
        <w:t>,</w:t>
      </w:r>
      <w:r w:rsidRPr="009B319A">
        <w:rPr>
          <w:bCs/>
        </w:rPr>
        <w:t xml:space="preserve"> приет с П</w:t>
      </w:r>
      <w:r w:rsidR="00CC062A">
        <w:rPr>
          <w:bCs/>
        </w:rPr>
        <w:t xml:space="preserve">остановление </w:t>
      </w:r>
      <w:r w:rsidRPr="009B319A">
        <w:rPr>
          <w:bCs/>
        </w:rPr>
        <w:t xml:space="preserve">№ 183 </w:t>
      </w:r>
      <w:r w:rsidR="00CC062A">
        <w:rPr>
          <w:bCs/>
        </w:rPr>
        <w:t>на Министерския съвет о</w:t>
      </w:r>
      <w:r w:rsidRPr="009B319A">
        <w:rPr>
          <w:bCs/>
        </w:rPr>
        <w:t>т 2020 г.</w:t>
      </w:r>
      <w:r w:rsidR="00CC062A">
        <w:rPr>
          <w:bCs/>
        </w:rPr>
        <w:t xml:space="preserve"> </w:t>
      </w:r>
      <w:r w:rsidR="00CC062A">
        <w:rPr>
          <w:bCs/>
          <w:lang w:val="en-US"/>
        </w:rPr>
        <w:t>(</w:t>
      </w:r>
      <w:proofErr w:type="spellStart"/>
      <w:r w:rsidR="00CC062A">
        <w:rPr>
          <w:bCs/>
        </w:rPr>
        <w:t>о</w:t>
      </w:r>
      <w:r w:rsidRPr="009B319A">
        <w:rPr>
          <w:bCs/>
        </w:rPr>
        <w:t>бн</w:t>
      </w:r>
      <w:proofErr w:type="spellEnd"/>
      <w:r w:rsidRPr="009B319A">
        <w:rPr>
          <w:bCs/>
        </w:rPr>
        <w:t>.</w:t>
      </w:r>
      <w:r w:rsidR="00CC062A">
        <w:rPr>
          <w:bCs/>
        </w:rPr>
        <w:t>,</w:t>
      </w:r>
      <w:r w:rsidRPr="009B319A">
        <w:rPr>
          <w:bCs/>
        </w:rPr>
        <w:t xml:space="preserve"> ДВ</w:t>
      </w:r>
      <w:r w:rsidR="00CC062A">
        <w:rPr>
          <w:bCs/>
        </w:rPr>
        <w:t>,</w:t>
      </w:r>
      <w:r w:rsidRPr="009B319A">
        <w:rPr>
          <w:bCs/>
        </w:rPr>
        <w:t xml:space="preserve"> бр.</w:t>
      </w:r>
      <w:r w:rsidR="00CC062A">
        <w:rPr>
          <w:bCs/>
        </w:rPr>
        <w:t xml:space="preserve"> </w:t>
      </w:r>
      <w:r w:rsidRPr="009B319A">
        <w:rPr>
          <w:bCs/>
        </w:rPr>
        <w:t>70 от 2020 г.</w:t>
      </w:r>
      <w:r w:rsidR="00CC062A">
        <w:rPr>
          <w:bCs/>
          <w:lang w:val="en-US"/>
        </w:rPr>
        <w:t>)</w:t>
      </w:r>
      <w:r w:rsidRPr="009B319A">
        <w:rPr>
          <w:bCs/>
        </w:rPr>
        <w:t xml:space="preserve"> във </w:t>
      </w:r>
      <w:proofErr w:type="spellStart"/>
      <w:r w:rsidRPr="009B319A">
        <w:rPr>
          <w:bCs/>
        </w:rPr>
        <w:t>вр</w:t>
      </w:r>
      <w:r w:rsidR="00CC062A">
        <w:rPr>
          <w:bCs/>
          <w:lang w:val="en-US"/>
        </w:rPr>
        <w:t>ъзка</w:t>
      </w:r>
      <w:proofErr w:type="spellEnd"/>
      <w:r w:rsidRPr="009B319A">
        <w:rPr>
          <w:bCs/>
        </w:rPr>
        <w:t xml:space="preserve"> с чл. 18, ал. 15 от Закона за регионалното развитие</w:t>
      </w:r>
      <w:r w:rsidR="00CC062A">
        <w:rPr>
          <w:bCs/>
        </w:rPr>
        <w:t xml:space="preserve"> </w:t>
      </w:r>
      <w:r w:rsidR="00CC062A">
        <w:rPr>
          <w:bCs/>
          <w:lang w:val="en-US"/>
        </w:rPr>
        <w:t>(</w:t>
      </w:r>
      <w:r w:rsidR="00CC062A">
        <w:rPr>
          <w:bCs/>
        </w:rPr>
        <w:t>ЗРР</w:t>
      </w:r>
      <w:r w:rsidR="00CC062A">
        <w:rPr>
          <w:bCs/>
          <w:lang w:val="en-US"/>
        </w:rPr>
        <w:t>)</w:t>
      </w:r>
    </w:p>
    <w:p w14:paraId="7B959185" w14:textId="77777777" w:rsidR="0021761B" w:rsidRPr="009B319A" w:rsidRDefault="0021761B" w:rsidP="009D29F3">
      <w:pPr>
        <w:spacing w:line="276" w:lineRule="auto"/>
        <w:ind w:right="-1" w:firstLine="698"/>
        <w:jc w:val="both"/>
        <w:rPr>
          <w:b/>
        </w:rPr>
      </w:pPr>
    </w:p>
    <w:p w14:paraId="33FC833E" w14:textId="56D804D1" w:rsidR="0021761B" w:rsidRPr="009B319A" w:rsidRDefault="009C16FE" w:rsidP="00D40118">
      <w:pPr>
        <w:spacing w:line="276" w:lineRule="auto"/>
        <w:ind w:right="-1" w:firstLine="698"/>
        <w:jc w:val="center"/>
        <w:rPr>
          <w:b/>
        </w:rPr>
      </w:pPr>
      <w:r>
        <w:rPr>
          <w:b/>
        </w:rPr>
        <w:t>У Т В Ъ Р Ж Д А В А М</w:t>
      </w:r>
      <w:r w:rsidR="0021761B" w:rsidRPr="009B319A">
        <w:rPr>
          <w:b/>
        </w:rPr>
        <w:t>:</w:t>
      </w:r>
    </w:p>
    <w:p w14:paraId="7943B8F6" w14:textId="77777777" w:rsidR="0021761B" w:rsidRPr="009B319A" w:rsidRDefault="0021761B" w:rsidP="009D29F3">
      <w:pPr>
        <w:spacing w:line="276" w:lineRule="auto"/>
        <w:ind w:right="-1" w:firstLine="698"/>
        <w:jc w:val="center"/>
      </w:pPr>
    </w:p>
    <w:p w14:paraId="361BB499" w14:textId="77777777" w:rsidR="0021761B" w:rsidRPr="009B319A" w:rsidRDefault="0021761B" w:rsidP="00D40118">
      <w:pPr>
        <w:spacing w:line="276" w:lineRule="auto"/>
        <w:ind w:right="-1" w:firstLine="698"/>
        <w:jc w:val="both"/>
      </w:pPr>
    </w:p>
    <w:p w14:paraId="5FEC158A" w14:textId="77777777" w:rsidR="0021761B" w:rsidRPr="009B319A" w:rsidRDefault="0021761B">
      <w:pPr>
        <w:spacing w:line="276" w:lineRule="auto"/>
        <w:ind w:right="-1" w:firstLine="698"/>
        <w:jc w:val="both"/>
        <w:rPr>
          <w:bCs/>
        </w:rPr>
      </w:pPr>
      <w:r w:rsidRPr="009B319A">
        <w:rPr>
          <w:bCs/>
        </w:rPr>
        <w:t>Поименен състав на Регионалния съвет за развитие (РСР) на Югоизточен регион за планиране:</w:t>
      </w:r>
    </w:p>
    <w:p w14:paraId="7F0345AA" w14:textId="77777777" w:rsidR="0021761B" w:rsidRPr="009B319A" w:rsidRDefault="0021761B">
      <w:pPr>
        <w:spacing w:line="276" w:lineRule="auto"/>
        <w:ind w:right="-1" w:firstLine="698"/>
        <w:jc w:val="both"/>
        <w:rPr>
          <w:b/>
        </w:rPr>
      </w:pPr>
    </w:p>
    <w:p w14:paraId="3B949899" w14:textId="35660721" w:rsidR="0021761B" w:rsidRPr="009D29F3" w:rsidRDefault="0021761B">
      <w:pPr>
        <w:spacing w:line="276" w:lineRule="auto"/>
        <w:ind w:right="-1" w:firstLine="0"/>
        <w:jc w:val="both"/>
      </w:pPr>
      <w:r w:rsidRPr="009D29F3">
        <w:t>I. Членове с право на глас по чл. 18, ал. 4, т. 1 и т. 2 от ЗРР при вземането на всички решения от компетентността на РСР, във  връзка с чл. 19 от ЗРР :</w:t>
      </w:r>
    </w:p>
    <w:p w14:paraId="4EAEF993" w14:textId="52093CD0" w:rsidR="0021761B" w:rsidRPr="00ED4749" w:rsidRDefault="000424D2">
      <w:pPr>
        <w:numPr>
          <w:ilvl w:val="0"/>
          <w:numId w:val="1"/>
        </w:numPr>
        <w:spacing w:line="276" w:lineRule="auto"/>
        <w:ind w:right="-1"/>
        <w:jc w:val="both"/>
      </w:pPr>
      <w:r>
        <w:t xml:space="preserve">Проф. </w:t>
      </w:r>
      <w:r w:rsidR="0045662D">
        <w:t>Мария Нейкова</w:t>
      </w:r>
      <w:r w:rsidR="0021761B" w:rsidRPr="00ED4749">
        <w:t xml:space="preserve"> </w:t>
      </w:r>
      <w:r w:rsidR="0021761B" w:rsidRPr="009D29F3">
        <w:t xml:space="preserve">– </w:t>
      </w:r>
      <w:r w:rsidR="0021761B" w:rsidRPr="00ED4749">
        <w:t>областен управител на област Бургас</w:t>
      </w:r>
      <w:r w:rsidR="00ED4749">
        <w:t>;</w:t>
      </w:r>
    </w:p>
    <w:p w14:paraId="29A96DFF" w14:textId="660C52F7" w:rsidR="0021761B" w:rsidRPr="00ED4749" w:rsidRDefault="0021761B">
      <w:pPr>
        <w:numPr>
          <w:ilvl w:val="0"/>
          <w:numId w:val="1"/>
        </w:numPr>
        <w:spacing w:line="276" w:lineRule="auto"/>
        <w:ind w:right="-1"/>
        <w:jc w:val="both"/>
      </w:pPr>
      <w:r w:rsidRPr="009D29F3">
        <w:t xml:space="preserve">Ива </w:t>
      </w:r>
      <w:proofErr w:type="spellStart"/>
      <w:r w:rsidRPr="009D29F3">
        <w:t>Светлозарова</w:t>
      </w:r>
      <w:proofErr w:type="spellEnd"/>
      <w:r w:rsidRPr="009D29F3">
        <w:t xml:space="preserve"> Радева</w:t>
      </w:r>
      <w:r w:rsidRPr="00ED4749">
        <w:t xml:space="preserve"> - областен управител на област Стара Загора</w:t>
      </w:r>
      <w:r w:rsidR="00ED4749">
        <w:t>;</w:t>
      </w:r>
    </w:p>
    <w:p w14:paraId="63ED9132" w14:textId="17436A25" w:rsidR="0021761B" w:rsidRPr="00ED4749" w:rsidRDefault="00D5432B" w:rsidP="00D5432B">
      <w:pPr>
        <w:numPr>
          <w:ilvl w:val="0"/>
          <w:numId w:val="1"/>
        </w:numPr>
        <w:spacing w:line="276" w:lineRule="auto"/>
        <w:ind w:right="-1"/>
        <w:jc w:val="both"/>
      </w:pPr>
      <w:r w:rsidRPr="00D5432B">
        <w:t xml:space="preserve">Чавдар </w:t>
      </w:r>
      <w:proofErr w:type="spellStart"/>
      <w:r w:rsidRPr="00D5432B">
        <w:t>Божурски</w:t>
      </w:r>
      <w:proofErr w:type="spellEnd"/>
      <w:r w:rsidR="0021761B" w:rsidRPr="009D29F3">
        <w:t xml:space="preserve"> - областен управител на област </w:t>
      </w:r>
      <w:r w:rsidR="0021761B" w:rsidRPr="00ED4749">
        <w:t>Сливен</w:t>
      </w:r>
      <w:r w:rsidR="00ED4749">
        <w:t>;</w:t>
      </w:r>
    </w:p>
    <w:p w14:paraId="2BE828E5" w14:textId="0E53B175" w:rsidR="0021761B" w:rsidRPr="00ED4749" w:rsidRDefault="0021761B">
      <w:pPr>
        <w:numPr>
          <w:ilvl w:val="0"/>
          <w:numId w:val="1"/>
        </w:numPr>
        <w:spacing w:line="276" w:lineRule="auto"/>
        <w:ind w:right="-1"/>
        <w:jc w:val="both"/>
      </w:pPr>
      <w:r w:rsidRPr="009D29F3">
        <w:t xml:space="preserve">Биляна Кавалджиева </w:t>
      </w:r>
      <w:r w:rsidRPr="00ED4749">
        <w:t>- областен управител на област Ямбол</w:t>
      </w:r>
      <w:r w:rsidR="00ED4749">
        <w:t>;</w:t>
      </w:r>
    </w:p>
    <w:p w14:paraId="0475AB18" w14:textId="77777777" w:rsidR="0021761B" w:rsidRPr="00ED4749" w:rsidRDefault="0021761B">
      <w:pPr>
        <w:spacing w:line="276" w:lineRule="auto"/>
        <w:ind w:left="360" w:right="-1" w:firstLine="0"/>
        <w:jc w:val="both"/>
      </w:pPr>
    </w:p>
    <w:p w14:paraId="3131594A" w14:textId="77777777" w:rsidR="0021761B" w:rsidRPr="009D29F3" w:rsidRDefault="0021761B">
      <w:pPr>
        <w:spacing w:line="276" w:lineRule="auto"/>
        <w:ind w:right="-1" w:firstLine="0"/>
        <w:jc w:val="both"/>
      </w:pPr>
      <w:r w:rsidRPr="009D29F3">
        <w:t>Представители на общините от област Бургас:</w:t>
      </w:r>
    </w:p>
    <w:p w14:paraId="4D3B2DBF" w14:textId="10A917CE" w:rsidR="0021761B" w:rsidRPr="009D29F3" w:rsidRDefault="0021761B">
      <w:pPr>
        <w:numPr>
          <w:ilvl w:val="0"/>
          <w:numId w:val="1"/>
        </w:numPr>
        <w:spacing w:line="276" w:lineRule="auto"/>
        <w:ind w:right="-1"/>
        <w:jc w:val="both"/>
      </w:pPr>
      <w:r w:rsidRPr="009D29F3">
        <w:t>Димитър Николов – кмет на община Бургас</w:t>
      </w:r>
      <w:r w:rsidR="009D29F3">
        <w:t>;</w:t>
      </w:r>
    </w:p>
    <w:p w14:paraId="7256C543" w14:textId="6D431767" w:rsidR="0021761B" w:rsidRPr="009D29F3" w:rsidRDefault="0021761B">
      <w:pPr>
        <w:numPr>
          <w:ilvl w:val="0"/>
          <w:numId w:val="1"/>
        </w:numPr>
        <w:spacing w:line="276" w:lineRule="auto"/>
        <w:ind w:right="-1"/>
        <w:jc w:val="both"/>
      </w:pPr>
      <w:r w:rsidRPr="009D29F3">
        <w:t>Марин Димов - кмет на община Царево</w:t>
      </w:r>
      <w:r w:rsidR="009D29F3">
        <w:t>;</w:t>
      </w:r>
    </w:p>
    <w:p w14:paraId="05DA831F" w14:textId="3D70AA3F" w:rsidR="0021761B" w:rsidRPr="009D29F3" w:rsidRDefault="0021761B">
      <w:pPr>
        <w:numPr>
          <w:ilvl w:val="0"/>
          <w:numId w:val="1"/>
        </w:numPr>
        <w:spacing w:line="276" w:lineRule="auto"/>
        <w:ind w:right="-1"/>
        <w:jc w:val="both"/>
      </w:pPr>
      <w:r w:rsidRPr="009D29F3">
        <w:t xml:space="preserve">Иван </w:t>
      </w:r>
      <w:proofErr w:type="spellStart"/>
      <w:r w:rsidRPr="009D29F3">
        <w:t>Гайков</w:t>
      </w:r>
      <w:proofErr w:type="spellEnd"/>
      <w:r w:rsidRPr="009D29F3">
        <w:t xml:space="preserve"> - кмет на община Приморско</w:t>
      </w:r>
      <w:r w:rsidR="009D29F3">
        <w:t>;</w:t>
      </w:r>
    </w:p>
    <w:p w14:paraId="2AE4DF68" w14:textId="72E36D1E" w:rsidR="0021761B" w:rsidRPr="009D29F3" w:rsidRDefault="0021761B">
      <w:pPr>
        <w:numPr>
          <w:ilvl w:val="0"/>
          <w:numId w:val="1"/>
        </w:numPr>
        <w:spacing w:line="276" w:lineRule="auto"/>
        <w:ind w:right="-1"/>
        <w:jc w:val="both"/>
      </w:pPr>
      <w:r w:rsidRPr="009D29F3">
        <w:t>Васил Едрев – кмет на община Айтос</w:t>
      </w:r>
      <w:r w:rsidR="009D29F3">
        <w:t>;</w:t>
      </w:r>
    </w:p>
    <w:p w14:paraId="2FA0251B" w14:textId="08BA03D6" w:rsidR="0021761B" w:rsidRPr="009D29F3" w:rsidRDefault="0021761B">
      <w:pPr>
        <w:numPr>
          <w:ilvl w:val="0"/>
          <w:numId w:val="1"/>
        </w:numPr>
        <w:spacing w:line="276" w:lineRule="auto"/>
        <w:ind w:right="-1"/>
        <w:jc w:val="both"/>
      </w:pPr>
      <w:r w:rsidRPr="009D29F3">
        <w:t>Исмаил Осман – председател на О</w:t>
      </w:r>
      <w:r w:rsidR="00D40118" w:rsidRPr="009D29F3">
        <w:t>бщински съвет</w:t>
      </w:r>
      <w:r w:rsidRPr="009D29F3">
        <w:t xml:space="preserve"> Руен</w:t>
      </w:r>
      <w:r w:rsidR="009D29F3">
        <w:t>;</w:t>
      </w:r>
    </w:p>
    <w:p w14:paraId="24B2AB9F" w14:textId="77777777" w:rsidR="003F3822" w:rsidRDefault="003F3822">
      <w:pPr>
        <w:spacing w:line="276" w:lineRule="auto"/>
        <w:ind w:right="-1" w:firstLine="0"/>
        <w:jc w:val="both"/>
      </w:pPr>
    </w:p>
    <w:p w14:paraId="049B50DF" w14:textId="77777777" w:rsidR="003F3822" w:rsidRDefault="003F3822">
      <w:pPr>
        <w:spacing w:line="276" w:lineRule="auto"/>
        <w:ind w:right="-1" w:firstLine="0"/>
        <w:jc w:val="both"/>
      </w:pPr>
    </w:p>
    <w:p w14:paraId="2DBC4617" w14:textId="0074317E" w:rsidR="0021761B" w:rsidRPr="009D29F3" w:rsidRDefault="0021761B">
      <w:pPr>
        <w:spacing w:line="276" w:lineRule="auto"/>
        <w:ind w:right="-1" w:firstLine="0"/>
        <w:jc w:val="both"/>
      </w:pPr>
      <w:r w:rsidRPr="009D29F3">
        <w:lastRenderedPageBreak/>
        <w:t xml:space="preserve">Заместници: </w:t>
      </w:r>
    </w:p>
    <w:p w14:paraId="2AD9AC8F" w14:textId="6F151E2A" w:rsidR="0021761B" w:rsidRPr="00ED4749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Илиян Янчев  - 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 xml:space="preserve">кмет на </w:t>
      </w:r>
      <w:r w:rsidR="00D40118" w:rsidRPr="00ED4749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>бщина Малко Търново</w:t>
      </w:r>
      <w:r w:rsidR="009D29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BBDB95F" w14:textId="40C9DDA0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Иван Алексиев – 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>кмет на община Поморие</w:t>
      </w:r>
      <w:r w:rsidR="009D29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87D6008" w14:textId="07393FBC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Тихомир Янакиев - 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>кмет на община Созопол</w:t>
      </w:r>
      <w:r w:rsidR="009D29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CD9E9C0" w14:textId="20A630F9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Димитър Гавазов - 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>кмет на община Сунгурларе</w:t>
      </w:r>
      <w:r w:rsidR="009D29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E9323C" w14:textId="3707EE5B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Иван Кичев - 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>кмет на община Средец</w:t>
      </w:r>
      <w:r w:rsidR="009D29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2338E637" w14:textId="77777777" w:rsidR="0021761B" w:rsidRPr="009D29F3" w:rsidRDefault="0021761B" w:rsidP="009D29F3">
      <w:pPr>
        <w:spacing w:line="276" w:lineRule="auto"/>
        <w:ind w:firstLine="0"/>
        <w:jc w:val="both"/>
      </w:pPr>
      <w:r w:rsidRPr="009D29F3">
        <w:t>Представители на общините от област Сливен:</w:t>
      </w:r>
    </w:p>
    <w:p w14:paraId="58E48B38" w14:textId="61E96DA0" w:rsidR="0021761B" w:rsidRPr="009D29F3" w:rsidRDefault="0021761B" w:rsidP="009D29F3">
      <w:pPr>
        <w:spacing w:line="276" w:lineRule="auto"/>
        <w:ind w:firstLine="0"/>
        <w:jc w:val="both"/>
      </w:pPr>
      <w:r w:rsidRPr="00ED4749">
        <w:t xml:space="preserve">10. </w:t>
      </w:r>
      <w:r w:rsidRPr="009D29F3">
        <w:t>Стефан Радев</w:t>
      </w:r>
      <w:r w:rsidRPr="00ED4749">
        <w:t xml:space="preserve"> – кмет на община Сливен</w:t>
      </w:r>
      <w:r w:rsidR="003F3822">
        <w:t>;</w:t>
      </w:r>
    </w:p>
    <w:p w14:paraId="55CFF192" w14:textId="6B450CA6" w:rsidR="0021761B" w:rsidRPr="00ED4749" w:rsidRDefault="0021761B" w:rsidP="009D29F3">
      <w:pPr>
        <w:spacing w:line="276" w:lineRule="auto"/>
        <w:ind w:firstLine="0"/>
        <w:jc w:val="both"/>
      </w:pPr>
      <w:r w:rsidRPr="00ED4749">
        <w:t xml:space="preserve">11. </w:t>
      </w:r>
      <w:r w:rsidRPr="009D29F3">
        <w:t xml:space="preserve">Галя Захариева - </w:t>
      </w:r>
      <w:r w:rsidRPr="00ED4749">
        <w:t>кмет на община Нова Загора</w:t>
      </w:r>
      <w:r w:rsidR="003F3822">
        <w:t>;</w:t>
      </w:r>
    </w:p>
    <w:p w14:paraId="257350B9" w14:textId="77777777" w:rsidR="0021761B" w:rsidRPr="00ED4749" w:rsidRDefault="0021761B" w:rsidP="009D29F3">
      <w:pPr>
        <w:spacing w:line="276" w:lineRule="auto"/>
        <w:ind w:firstLine="0"/>
        <w:jc w:val="both"/>
      </w:pPr>
      <w:r w:rsidRPr="009D29F3">
        <w:t>Заместници:</w:t>
      </w:r>
    </w:p>
    <w:p w14:paraId="53EC8526" w14:textId="78063210" w:rsidR="0021761B" w:rsidRPr="00ED4749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Коста </w:t>
      </w:r>
      <w:proofErr w:type="spellStart"/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>Каранашев</w:t>
      </w:r>
      <w:proofErr w:type="spellEnd"/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 xml:space="preserve"> – кмет на община Котел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3BCE8A2" w14:textId="1CC558A3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Мария </w:t>
      </w:r>
      <w:proofErr w:type="spellStart"/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>Гвоздейкова</w:t>
      </w:r>
      <w:proofErr w:type="spellEnd"/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 - Златева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 xml:space="preserve"> – кмет на община Твърдица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13562EB" w14:textId="77777777" w:rsidR="0021761B" w:rsidRPr="00ED4749" w:rsidRDefault="0021761B" w:rsidP="009D29F3">
      <w:pPr>
        <w:spacing w:line="276" w:lineRule="auto"/>
        <w:ind w:firstLine="0"/>
        <w:jc w:val="both"/>
      </w:pPr>
      <w:r w:rsidRPr="009D29F3">
        <w:t>Представители на общините от област Стара Загора:</w:t>
      </w:r>
    </w:p>
    <w:p w14:paraId="2820C9EF" w14:textId="2D7EC7D6" w:rsidR="0021761B" w:rsidRPr="00ED4749" w:rsidRDefault="0021761B" w:rsidP="009D29F3">
      <w:pPr>
        <w:spacing w:line="276" w:lineRule="auto"/>
        <w:ind w:firstLine="0"/>
        <w:jc w:val="both"/>
      </w:pPr>
      <w:r w:rsidRPr="00ED4749">
        <w:t xml:space="preserve">12. </w:t>
      </w:r>
      <w:r w:rsidRPr="009D29F3">
        <w:t xml:space="preserve">Живко Тодоров </w:t>
      </w:r>
      <w:r w:rsidRPr="00ED4749">
        <w:t>– кмет на община Стара Загора</w:t>
      </w:r>
      <w:r w:rsidR="003F3822">
        <w:t>;</w:t>
      </w:r>
    </w:p>
    <w:p w14:paraId="0CEF9358" w14:textId="40FB0714" w:rsidR="0021761B" w:rsidRPr="00ED4749" w:rsidRDefault="0021761B" w:rsidP="00D40118">
      <w:pPr>
        <w:ind w:right="-1" w:firstLine="0"/>
        <w:jc w:val="both"/>
      </w:pPr>
      <w:r w:rsidRPr="00ED4749">
        <w:t xml:space="preserve">13. Ивайло </w:t>
      </w:r>
      <w:proofErr w:type="spellStart"/>
      <w:r w:rsidRPr="009D29F3">
        <w:t>Крачолов</w:t>
      </w:r>
      <w:proofErr w:type="spellEnd"/>
      <w:r w:rsidRPr="00ED4749">
        <w:t xml:space="preserve"> – кмет на община Чирпан</w:t>
      </w:r>
      <w:r w:rsidR="003F3822">
        <w:t>;</w:t>
      </w:r>
    </w:p>
    <w:p w14:paraId="5DF44F50" w14:textId="244B249E" w:rsidR="0021761B" w:rsidRPr="00ED4749" w:rsidRDefault="0021761B" w:rsidP="009D29F3">
      <w:pPr>
        <w:spacing w:line="276" w:lineRule="auto"/>
        <w:ind w:firstLine="0"/>
        <w:jc w:val="both"/>
      </w:pPr>
      <w:r w:rsidRPr="00ED4749">
        <w:t xml:space="preserve">14. </w:t>
      </w:r>
      <w:r w:rsidRPr="009D29F3">
        <w:t xml:space="preserve">Николай Колев </w:t>
      </w:r>
      <w:r w:rsidRPr="00ED4749">
        <w:t>– кмет на община Гълъбово</w:t>
      </w:r>
      <w:r w:rsidR="003F3822">
        <w:t>;</w:t>
      </w:r>
    </w:p>
    <w:p w14:paraId="3A880D47" w14:textId="6C865E41" w:rsidR="0021761B" w:rsidRPr="00ED4749" w:rsidRDefault="0021761B" w:rsidP="009D29F3">
      <w:pPr>
        <w:spacing w:line="276" w:lineRule="auto"/>
        <w:ind w:firstLine="0"/>
        <w:jc w:val="both"/>
      </w:pPr>
      <w:r w:rsidRPr="00ED4749">
        <w:t>15.</w:t>
      </w:r>
      <w:r w:rsidRPr="009D29F3">
        <w:t xml:space="preserve"> Галина Стоянова </w:t>
      </w:r>
      <w:r w:rsidRPr="00ED4749">
        <w:t>– кмет на община Казанлък</w:t>
      </w:r>
      <w:r w:rsidR="003F3822">
        <w:t>;</w:t>
      </w:r>
    </w:p>
    <w:p w14:paraId="10721D03" w14:textId="77777777" w:rsidR="0021761B" w:rsidRPr="00ED4749" w:rsidRDefault="0021761B" w:rsidP="009D29F3">
      <w:pPr>
        <w:spacing w:line="276" w:lineRule="auto"/>
        <w:ind w:firstLine="0"/>
        <w:jc w:val="both"/>
      </w:pPr>
      <w:r w:rsidRPr="009D29F3">
        <w:t>Заместници:</w:t>
      </w:r>
    </w:p>
    <w:p w14:paraId="04CFAE39" w14:textId="6EC490DC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>Георги Петров – кмет на община Раднево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2E5B61AD" w14:textId="77893AB6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>Кънчо Папазов – кмет на община Гурково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2BF00B2" w14:textId="589EA699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Иса </w:t>
      </w:r>
      <w:proofErr w:type="spellStart"/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>Бесоолу</w:t>
      </w:r>
      <w:proofErr w:type="spellEnd"/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 – кмет на община Павел баня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8D6D66F" w14:textId="464FC62E" w:rsidR="0021761B" w:rsidRPr="009D29F3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>Николай Кънев – Председател на Общински съвет Николаево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4ED5CEE" w14:textId="77777777" w:rsidR="0021761B" w:rsidRPr="00ED4749" w:rsidRDefault="0021761B" w:rsidP="009D29F3">
      <w:pPr>
        <w:spacing w:line="276" w:lineRule="auto"/>
        <w:ind w:firstLine="0"/>
        <w:jc w:val="both"/>
      </w:pPr>
      <w:r w:rsidRPr="009D29F3">
        <w:t>Представители от общините от област Ямбол:</w:t>
      </w:r>
    </w:p>
    <w:p w14:paraId="0112F300" w14:textId="6F823B13" w:rsidR="0021761B" w:rsidRPr="00ED4749" w:rsidRDefault="0021761B" w:rsidP="009D29F3">
      <w:pPr>
        <w:spacing w:line="276" w:lineRule="auto"/>
        <w:ind w:firstLine="0"/>
        <w:jc w:val="both"/>
      </w:pPr>
      <w:r w:rsidRPr="00ED4749">
        <w:t xml:space="preserve">16. Валентин </w:t>
      </w:r>
      <w:proofErr w:type="spellStart"/>
      <w:r w:rsidRPr="009D29F3">
        <w:t>Ревански</w:t>
      </w:r>
      <w:proofErr w:type="spellEnd"/>
      <w:r w:rsidRPr="00ED4749">
        <w:t xml:space="preserve"> – кмет на община Ямбол</w:t>
      </w:r>
      <w:r w:rsidR="003F3822">
        <w:t>;</w:t>
      </w:r>
    </w:p>
    <w:p w14:paraId="7575F665" w14:textId="06B28FEC" w:rsidR="0021761B" w:rsidRPr="00ED4749" w:rsidRDefault="0021761B" w:rsidP="009D29F3">
      <w:pPr>
        <w:spacing w:line="276" w:lineRule="auto"/>
        <w:ind w:firstLine="0"/>
        <w:jc w:val="both"/>
      </w:pPr>
      <w:r w:rsidRPr="00ED4749">
        <w:t xml:space="preserve">17. </w:t>
      </w:r>
      <w:r w:rsidRPr="009D29F3">
        <w:t xml:space="preserve">Христо Христов – </w:t>
      </w:r>
      <w:r w:rsidRPr="00ED4749">
        <w:t>кмет на община Болярово</w:t>
      </w:r>
      <w:r w:rsidR="003F3822">
        <w:t>;</w:t>
      </w:r>
    </w:p>
    <w:p w14:paraId="497A67DE" w14:textId="77777777" w:rsidR="0021761B" w:rsidRPr="009D29F3" w:rsidRDefault="0021761B" w:rsidP="00D40118">
      <w:pPr>
        <w:spacing w:line="276" w:lineRule="auto"/>
        <w:ind w:right="-1" w:firstLine="0"/>
        <w:jc w:val="both"/>
      </w:pPr>
      <w:r w:rsidRPr="009D29F3">
        <w:t>Заместници:</w:t>
      </w:r>
    </w:p>
    <w:p w14:paraId="77EF8E21" w14:textId="5C1AEE1F" w:rsidR="0021761B" w:rsidRPr="00ED4749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 xml:space="preserve">Антон Шиков – 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>председател на Об</w:t>
      </w:r>
      <w:r w:rsidR="00D40118" w:rsidRPr="00ED4749">
        <w:rPr>
          <w:rFonts w:ascii="Times New Roman" w:eastAsia="Times New Roman" w:hAnsi="Times New Roman"/>
          <w:sz w:val="24"/>
          <w:szCs w:val="24"/>
          <w:lang w:eastAsia="bg-BG"/>
        </w:rPr>
        <w:t>щински съвет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 xml:space="preserve"> Ямбол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B96E3E" w14:textId="395A730B" w:rsidR="0021761B" w:rsidRPr="003F3822" w:rsidRDefault="0021761B" w:rsidP="003F3822">
      <w:pPr>
        <w:pStyle w:val="ListParagraph"/>
        <w:numPr>
          <w:ilvl w:val="0"/>
          <w:numId w:val="2"/>
        </w:numPr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D29F3">
        <w:rPr>
          <w:rFonts w:ascii="Times New Roman" w:eastAsia="Times New Roman" w:hAnsi="Times New Roman"/>
          <w:sz w:val="24"/>
          <w:szCs w:val="24"/>
          <w:lang w:eastAsia="bg-BG"/>
        </w:rPr>
        <w:t>Атанас Киров</w:t>
      </w:r>
      <w:r w:rsidRPr="00ED4749">
        <w:rPr>
          <w:rFonts w:ascii="Times New Roman" w:eastAsia="Times New Roman" w:hAnsi="Times New Roman"/>
          <w:sz w:val="24"/>
          <w:szCs w:val="24"/>
          <w:lang w:eastAsia="bg-BG"/>
        </w:rPr>
        <w:t xml:space="preserve"> – кмет на община Стралджа</w:t>
      </w:r>
      <w:r w:rsidR="003F382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BC6FF9D" w14:textId="7DDE86E2" w:rsidR="0021761B" w:rsidRPr="00ED4749" w:rsidRDefault="0021761B">
      <w:pPr>
        <w:spacing w:line="276" w:lineRule="auto"/>
        <w:ind w:right="-1" w:firstLine="0"/>
        <w:jc w:val="both"/>
      </w:pPr>
      <w:r w:rsidRPr="009D29F3">
        <w:lastRenderedPageBreak/>
        <w:t>II. Наблюдатели с право на съвещателен глас, по чл.18, ал.13, т.6-11 от ЗРР, които имат право на глас, единствено при приемането на решения по чл. 19, ал. 1, т. 3 от ЗРР</w:t>
      </w:r>
      <w:r w:rsidRPr="00ED4749">
        <w:t>:</w:t>
      </w:r>
    </w:p>
    <w:p w14:paraId="2C4901A1" w14:textId="77777777" w:rsidR="0021761B" w:rsidRPr="00ED4749" w:rsidRDefault="0021761B">
      <w:pPr>
        <w:spacing w:line="276" w:lineRule="auto"/>
        <w:ind w:right="-1" w:firstLine="0"/>
        <w:jc w:val="both"/>
      </w:pPr>
    </w:p>
    <w:p w14:paraId="07D03DEE" w14:textId="6C4F8017" w:rsidR="0021761B" w:rsidRPr="00ED4749" w:rsidRDefault="0021761B" w:rsidP="00D40118">
      <w:pPr>
        <w:spacing w:line="276" w:lineRule="auto"/>
        <w:ind w:right="-1" w:firstLine="0"/>
        <w:jc w:val="both"/>
      </w:pPr>
      <w:r w:rsidRPr="00ED4749">
        <w:t xml:space="preserve">18. </w:t>
      </w:r>
      <w:r w:rsidRPr="009D29F3">
        <w:t>Людмила Величкова</w:t>
      </w:r>
      <w:r w:rsidRPr="00ED4749">
        <w:t xml:space="preserve"> </w:t>
      </w:r>
      <w:r w:rsidR="00D40118" w:rsidRPr="00ED4749">
        <w:t xml:space="preserve">- Национално сдружение на общините в Република България Актив - управител </w:t>
      </w:r>
      <w:r w:rsidRPr="00ED4749">
        <w:t>(НСОРБ) - представител на Н</w:t>
      </w:r>
      <w:r w:rsidR="00D40118" w:rsidRPr="00ED4749">
        <w:t>СОРБ</w:t>
      </w:r>
      <w:r w:rsidRPr="00ED4749">
        <w:t>;</w:t>
      </w:r>
    </w:p>
    <w:p w14:paraId="5AE48F07" w14:textId="1C9A0DA2" w:rsidR="0021761B" w:rsidRPr="00ED4749" w:rsidRDefault="0021761B" w:rsidP="00D40118">
      <w:pPr>
        <w:spacing w:line="276" w:lineRule="auto"/>
        <w:ind w:right="-1" w:firstLine="0"/>
        <w:jc w:val="both"/>
      </w:pPr>
      <w:r w:rsidRPr="00ED4749">
        <w:t xml:space="preserve">Заместник: </w:t>
      </w:r>
      <w:r w:rsidRPr="009D29F3">
        <w:t>Юлия Иванова</w:t>
      </w:r>
      <w:r w:rsidRPr="00ED4749">
        <w:t xml:space="preserve"> (НСОРБ - експерт „Местни бюджети“) - представител на Н</w:t>
      </w:r>
      <w:r w:rsidR="00D40118" w:rsidRPr="00ED4749">
        <w:t>СОРБ</w:t>
      </w:r>
      <w:r w:rsidRPr="00ED4749">
        <w:t>;</w:t>
      </w:r>
    </w:p>
    <w:p w14:paraId="0D4FE8E5" w14:textId="3959F72B" w:rsidR="0021761B" w:rsidRPr="00ED4749" w:rsidRDefault="0021761B">
      <w:pPr>
        <w:ind w:right="-1" w:firstLine="0"/>
        <w:jc w:val="both"/>
      </w:pPr>
      <w:r w:rsidRPr="00ED4749">
        <w:t xml:space="preserve">19. </w:t>
      </w:r>
      <w:r w:rsidRPr="009D29F3">
        <w:t>Иван Костадинов</w:t>
      </w:r>
      <w:r w:rsidRPr="00ED4749">
        <w:t xml:space="preserve"> – председател на СРС на КТ „Подкрепа“ </w:t>
      </w:r>
      <w:r w:rsidR="003F3822">
        <w:t>–</w:t>
      </w:r>
      <w:r w:rsidRPr="00ED4749">
        <w:t xml:space="preserve"> Бургас</w:t>
      </w:r>
      <w:r w:rsidR="003F3822">
        <w:t>;</w:t>
      </w:r>
    </w:p>
    <w:p w14:paraId="4DA65B81" w14:textId="0CDE89C8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20. </w:t>
      </w:r>
      <w:r w:rsidRPr="009D29F3">
        <w:t>Тодор Капитанов (</w:t>
      </w:r>
      <w:proofErr w:type="spellStart"/>
      <w:r w:rsidRPr="00ED4749">
        <w:t>Вице</w:t>
      </w:r>
      <w:proofErr w:type="spellEnd"/>
      <w:r w:rsidRPr="00ED4749">
        <w:t>-президент на КНСБ) - представител на национално представените организации на работниците и служителите</w:t>
      </w:r>
      <w:r w:rsidR="003F3822">
        <w:t>;</w:t>
      </w:r>
    </w:p>
    <w:p w14:paraId="02113431" w14:textId="30C7C86A" w:rsidR="0021761B" w:rsidRPr="00ED4749" w:rsidRDefault="0021761B">
      <w:pPr>
        <w:spacing w:line="276" w:lineRule="auto"/>
        <w:ind w:right="-1" w:firstLine="0"/>
        <w:jc w:val="both"/>
      </w:pPr>
      <w:r w:rsidRPr="009D29F3">
        <w:t xml:space="preserve">21. Тодор </w:t>
      </w:r>
      <w:proofErr w:type="spellStart"/>
      <w:r w:rsidRPr="009D29F3">
        <w:t>Демирков</w:t>
      </w:r>
      <w:proofErr w:type="spellEnd"/>
      <w:r w:rsidRPr="009D29F3">
        <w:t xml:space="preserve"> – </w:t>
      </w:r>
      <w:r w:rsidRPr="00ED4749">
        <w:t>председател на Бургаска търговско-промишлена палата</w:t>
      </w:r>
      <w:r w:rsidR="003F3822">
        <w:t>;</w:t>
      </w:r>
    </w:p>
    <w:p w14:paraId="690BE47C" w14:textId="6EF9F995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22. </w:t>
      </w:r>
      <w:r w:rsidRPr="009D29F3">
        <w:t xml:space="preserve">Таня Бончева </w:t>
      </w:r>
      <w:r w:rsidRPr="00ED4749">
        <w:t>– изпълнителен директор „Индустриална стопанска асоциация“-Ямбол и член на УС на БСК</w:t>
      </w:r>
      <w:r w:rsidR="003F3822">
        <w:t>;</w:t>
      </w:r>
    </w:p>
    <w:p w14:paraId="01385D5F" w14:textId="17CC0B96" w:rsidR="0021761B" w:rsidRPr="00CC7E28" w:rsidRDefault="0021761B" w:rsidP="00CC7E28">
      <w:pPr>
        <w:spacing w:line="276" w:lineRule="auto"/>
        <w:ind w:right="-1" w:firstLine="0"/>
        <w:jc w:val="both"/>
      </w:pPr>
      <w:r w:rsidRPr="00CC7E28">
        <w:t xml:space="preserve">23. </w:t>
      </w:r>
      <w:r w:rsidR="00CC7E28">
        <w:t>проф. д-р Дарина Георгиева З</w:t>
      </w:r>
      <w:r w:rsidR="00CC7E28" w:rsidRPr="00CC7E28">
        <w:t>аимова</w:t>
      </w:r>
      <w:r w:rsidR="00CC7E28">
        <w:t xml:space="preserve">, </w:t>
      </w:r>
      <w:r w:rsidR="00CC7E28" w:rsidRPr="00CC7E28">
        <w:t xml:space="preserve">зам. ректор НМД </w:t>
      </w:r>
      <w:r w:rsidR="00CC7E28">
        <w:t>в Т</w:t>
      </w:r>
      <w:r w:rsidR="00CC7E28" w:rsidRPr="00CC7E28">
        <w:t>ракийски университет</w:t>
      </w:r>
      <w:r w:rsidR="00CC7E28">
        <w:t xml:space="preserve"> - </w:t>
      </w:r>
      <w:r w:rsidR="00CC7E28" w:rsidRPr="00CC7E28">
        <w:t>Стара Загора</w:t>
      </w:r>
      <w:r w:rsidR="00CC7E28">
        <w:t xml:space="preserve"> – </w:t>
      </w:r>
      <w:r w:rsidR="00CC7E28" w:rsidRPr="00CC7E28">
        <w:t>представител на висшите училища</w:t>
      </w:r>
      <w:r w:rsidRPr="00CC7E28">
        <w:t xml:space="preserve"> (представител на висшите училища в съответния регион за планиране от ниво 2)</w:t>
      </w:r>
      <w:r w:rsidR="003F3822" w:rsidRPr="00CC7E28">
        <w:t>;</w:t>
      </w:r>
    </w:p>
    <w:p w14:paraId="6A62BB15" w14:textId="517D4A46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24. </w:t>
      </w:r>
      <w:r w:rsidRPr="009D29F3">
        <w:t>Златина Георгиева – член на СД на „Индустриален и логистичен парк Бургас“ ЕАД - представител на икономическия сектор от група предприятия „малки/</w:t>
      </w:r>
      <w:proofErr w:type="spellStart"/>
      <w:r w:rsidRPr="00ED4749">
        <w:t>микропредприятия</w:t>
      </w:r>
      <w:proofErr w:type="spellEnd"/>
      <w:r w:rsidRPr="00ED4749">
        <w:t>“</w:t>
      </w:r>
      <w:r w:rsidR="003F3822">
        <w:t>;</w:t>
      </w:r>
    </w:p>
    <w:p w14:paraId="68B00FF6" w14:textId="5E15B345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25. </w:t>
      </w:r>
      <w:r w:rsidRPr="009D29F3">
        <w:t>Лора Алексиева</w:t>
      </w:r>
      <w:r w:rsidRPr="00ED4749">
        <w:t xml:space="preserve"> – УМБАЛ „Дева Мария“ -представител на икономическия сектор от група „средни предприятия“</w:t>
      </w:r>
      <w:r w:rsidR="003F3822">
        <w:t>;</w:t>
      </w:r>
    </w:p>
    <w:p w14:paraId="456134EC" w14:textId="1DEA3D47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Заместник: </w:t>
      </w:r>
      <w:r w:rsidRPr="009D29F3">
        <w:t>Здравко Станчев – „</w:t>
      </w:r>
      <w:proofErr w:type="spellStart"/>
      <w:r w:rsidRPr="00ED4749">
        <w:t>Сентрал</w:t>
      </w:r>
      <w:proofErr w:type="spellEnd"/>
      <w:r w:rsidRPr="00ED4749">
        <w:t xml:space="preserve"> парк Бургас“ ЕООД</w:t>
      </w:r>
      <w:r w:rsidR="003F3822">
        <w:t>;</w:t>
      </w:r>
    </w:p>
    <w:p w14:paraId="3D38126F" w14:textId="74548211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26. </w:t>
      </w:r>
      <w:r w:rsidRPr="009D29F3">
        <w:t>Любомир Атанасов</w:t>
      </w:r>
      <w:r w:rsidRPr="00ED4749">
        <w:t xml:space="preserve"> – зам</w:t>
      </w:r>
      <w:r w:rsidR="00D40118" w:rsidRPr="00ED4749">
        <w:t>естник-</w:t>
      </w:r>
      <w:r w:rsidRPr="00ED4749">
        <w:t>управител на „</w:t>
      </w:r>
      <w:proofErr w:type="spellStart"/>
      <w:r w:rsidRPr="00ED4749">
        <w:t>Бургасбус</w:t>
      </w:r>
      <w:proofErr w:type="spellEnd"/>
      <w:r w:rsidRPr="00ED4749">
        <w:t>“ ЕООД -</w:t>
      </w:r>
      <w:r w:rsidR="00D40118" w:rsidRPr="00ED4749">
        <w:t xml:space="preserve"> </w:t>
      </w:r>
      <w:r w:rsidRPr="00ED4749">
        <w:t>представител на икономическия сектор от група „големи предприятия“</w:t>
      </w:r>
      <w:r w:rsidR="003F3822">
        <w:t>;</w:t>
      </w:r>
    </w:p>
    <w:p w14:paraId="2B27F7DB" w14:textId="105BA5CF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Заместник: Светослав </w:t>
      </w:r>
      <w:proofErr w:type="spellStart"/>
      <w:r w:rsidRPr="009D29F3">
        <w:t>Карабаджаков</w:t>
      </w:r>
      <w:proofErr w:type="spellEnd"/>
      <w:r w:rsidRPr="00ED4749">
        <w:t xml:space="preserve"> – ръководител на отдел по организация и ефективност на труда в „</w:t>
      </w:r>
      <w:proofErr w:type="spellStart"/>
      <w:r w:rsidRPr="00ED4749">
        <w:t>Бургасбус</w:t>
      </w:r>
      <w:proofErr w:type="spellEnd"/>
      <w:r w:rsidRPr="00ED4749">
        <w:t>“ ЕООД</w:t>
      </w:r>
      <w:r w:rsidR="003F3822">
        <w:t>;</w:t>
      </w:r>
    </w:p>
    <w:p w14:paraId="375C43A2" w14:textId="2E54AEE1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27. </w:t>
      </w:r>
      <w:r w:rsidRPr="009D29F3">
        <w:t>Румяна Грозева</w:t>
      </w:r>
      <w:r w:rsidRPr="00ED4749">
        <w:t xml:space="preserve"> – „Агенция за регионално икономическо развитие – Стара Загора“ - представител на ЮЛНЦ – Агенции за регионално развитие</w:t>
      </w:r>
      <w:r w:rsidR="003F3822">
        <w:t>;</w:t>
      </w:r>
    </w:p>
    <w:p w14:paraId="699B64BB" w14:textId="64D648A7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Заместник: </w:t>
      </w:r>
      <w:proofErr w:type="spellStart"/>
      <w:r w:rsidRPr="009D29F3">
        <w:t>Неби</w:t>
      </w:r>
      <w:proofErr w:type="spellEnd"/>
      <w:r w:rsidRPr="009D29F3">
        <w:t xml:space="preserve"> Кехая</w:t>
      </w:r>
      <w:r w:rsidRPr="00ED4749">
        <w:t xml:space="preserve"> - СНЦ „Местна инициативна рибарска група Бургас – Камено“</w:t>
      </w:r>
      <w:r w:rsidR="003F3822">
        <w:t>;</w:t>
      </w:r>
    </w:p>
    <w:p w14:paraId="097453B2" w14:textId="69FA1713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Заместник: </w:t>
      </w:r>
      <w:r w:rsidRPr="009D29F3">
        <w:t xml:space="preserve">Павел Маринов </w:t>
      </w:r>
      <w:r w:rsidRPr="00ED4749">
        <w:t>- СНЦ „Институт за регионални стратегии“ гр. Бургас</w:t>
      </w:r>
      <w:r w:rsidR="003F3822">
        <w:t>;</w:t>
      </w:r>
    </w:p>
    <w:p w14:paraId="4EBB8D82" w14:textId="18747203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28. </w:t>
      </w:r>
      <w:r w:rsidRPr="009D29F3">
        <w:t>Ина Агафонова – фондация „</w:t>
      </w:r>
      <w:proofErr w:type="spellStart"/>
      <w:r w:rsidRPr="00ED4749">
        <w:t>Виа</w:t>
      </w:r>
      <w:proofErr w:type="spellEnd"/>
      <w:r w:rsidRPr="00ED4749">
        <w:t xml:space="preserve"> </w:t>
      </w:r>
      <w:proofErr w:type="spellStart"/>
      <w:r w:rsidRPr="00ED4749">
        <w:t>Понтика</w:t>
      </w:r>
      <w:proofErr w:type="spellEnd"/>
      <w:r w:rsidRPr="00ED4749">
        <w:t>“ - представител на ЮЛНЦ - , Екологични организации и организации, работещи в сферата на обр</w:t>
      </w:r>
      <w:r w:rsidR="003F3822">
        <w:t>азованието, науката и културата;</w:t>
      </w:r>
    </w:p>
    <w:p w14:paraId="0C3096C3" w14:textId="7A1396E8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Заместник: </w:t>
      </w:r>
      <w:r w:rsidRPr="009D29F3">
        <w:t xml:space="preserve">Христина Йосифова – </w:t>
      </w:r>
      <w:r w:rsidRPr="00ED4749">
        <w:t>член на УС на сдружение „Младежки глас“</w:t>
      </w:r>
      <w:r w:rsidR="003F3822">
        <w:t>;</w:t>
      </w:r>
    </w:p>
    <w:p w14:paraId="3F1464D9" w14:textId="6BB28E19" w:rsidR="0021761B" w:rsidRPr="00ED4749" w:rsidRDefault="0021761B">
      <w:pPr>
        <w:spacing w:line="276" w:lineRule="auto"/>
        <w:ind w:right="-1" w:firstLine="0"/>
        <w:jc w:val="both"/>
      </w:pPr>
      <w:r w:rsidRPr="00ED4749">
        <w:lastRenderedPageBreak/>
        <w:t xml:space="preserve">Заместник: </w:t>
      </w:r>
      <w:r w:rsidRPr="009D29F3">
        <w:t>Милена Михайлова-Георгиева</w:t>
      </w:r>
      <w:r w:rsidRPr="00ED4749">
        <w:t xml:space="preserve"> - СНЦ „Клуб европейски инициативи – ИДЕА“</w:t>
      </w:r>
      <w:r w:rsidR="003F3822">
        <w:t>;</w:t>
      </w:r>
    </w:p>
    <w:p w14:paraId="0C6DA08B" w14:textId="5B8817D5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Заместник: Милена </w:t>
      </w:r>
      <w:proofErr w:type="spellStart"/>
      <w:r w:rsidRPr="009D29F3">
        <w:t>Саллакова</w:t>
      </w:r>
      <w:proofErr w:type="spellEnd"/>
      <w:r w:rsidRPr="00ED4749">
        <w:t xml:space="preserve"> - СНЦ „Клуб европейски инициативи – ИДЕА“</w:t>
      </w:r>
      <w:r w:rsidR="003F3822">
        <w:t>;</w:t>
      </w:r>
    </w:p>
    <w:p w14:paraId="64B4A173" w14:textId="72781AF1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29. </w:t>
      </w:r>
      <w:r w:rsidRPr="009D29F3">
        <w:t xml:space="preserve">Петър Алексиев – председател на ДФК „Звездичка“- представител на ЮЛНЦ в сферата на равенството между мъжете и жените, </w:t>
      </w:r>
      <w:proofErr w:type="spellStart"/>
      <w:r w:rsidRPr="00ED4749">
        <w:t>недискриминацията</w:t>
      </w:r>
      <w:proofErr w:type="spellEnd"/>
      <w:r w:rsidRPr="00ED4749">
        <w:t xml:space="preserve">, равните възможности, социалното включване и интегрирането на маргинализираните </w:t>
      </w:r>
      <w:r w:rsidR="003F3822">
        <w:t>групи;</w:t>
      </w:r>
    </w:p>
    <w:p w14:paraId="00A2B862" w14:textId="4D1D5DF8" w:rsidR="0021761B" w:rsidRPr="00ED4749" w:rsidRDefault="0021761B">
      <w:pPr>
        <w:spacing w:line="276" w:lineRule="auto"/>
        <w:ind w:right="-1" w:firstLine="0"/>
        <w:jc w:val="both"/>
      </w:pPr>
      <w:r w:rsidRPr="00ED4749">
        <w:t xml:space="preserve">Заместник: </w:t>
      </w:r>
      <w:r w:rsidRPr="009D29F3">
        <w:t>Христо Алексиев</w:t>
      </w:r>
      <w:r w:rsidRPr="00ED4749">
        <w:t xml:space="preserve"> – ДФК „Звездичка“</w:t>
      </w:r>
      <w:r w:rsidR="003F3822">
        <w:t>;</w:t>
      </w:r>
    </w:p>
    <w:p w14:paraId="7704C41E" w14:textId="41BDBD63" w:rsidR="003F3822" w:rsidRDefault="003F3822">
      <w:pPr>
        <w:spacing w:line="276" w:lineRule="auto"/>
        <w:ind w:right="-1" w:firstLine="0"/>
        <w:jc w:val="both"/>
      </w:pPr>
    </w:p>
    <w:p w14:paraId="27175941" w14:textId="77777777" w:rsidR="003F3822" w:rsidRPr="00ED4749" w:rsidRDefault="003F3822">
      <w:pPr>
        <w:spacing w:line="276" w:lineRule="auto"/>
        <w:ind w:right="-1" w:firstLine="0"/>
        <w:jc w:val="both"/>
      </w:pPr>
    </w:p>
    <w:p w14:paraId="703AC9D2" w14:textId="3258CA02" w:rsidR="0021761B" w:rsidRPr="009D29F3" w:rsidRDefault="0021761B">
      <w:pPr>
        <w:spacing w:line="276" w:lineRule="auto"/>
        <w:ind w:right="-1" w:firstLine="0"/>
        <w:jc w:val="both"/>
      </w:pPr>
      <w:r w:rsidRPr="009D29F3">
        <w:t>III. Наблюдатели по чл.</w:t>
      </w:r>
      <w:r w:rsidR="00D40118" w:rsidRPr="009D29F3">
        <w:t xml:space="preserve"> </w:t>
      </w:r>
      <w:r w:rsidRPr="009D29F3">
        <w:t>18, ал.</w:t>
      </w:r>
      <w:r w:rsidR="00D40118" w:rsidRPr="009D29F3">
        <w:t xml:space="preserve"> </w:t>
      </w:r>
      <w:r w:rsidRPr="009D29F3">
        <w:t>13, т.</w:t>
      </w:r>
      <w:r w:rsidR="00D40118" w:rsidRPr="009D29F3">
        <w:t xml:space="preserve"> </w:t>
      </w:r>
      <w:r w:rsidRPr="009D29F3">
        <w:t>1-5 от ЗРР, единствено с право на съвещателен глас:</w:t>
      </w:r>
    </w:p>
    <w:p w14:paraId="1A5D7A7F" w14:textId="77777777" w:rsidR="0021761B" w:rsidRPr="009D29F3" w:rsidRDefault="0021761B">
      <w:pPr>
        <w:spacing w:line="276" w:lineRule="auto"/>
        <w:ind w:right="-1" w:firstLine="0"/>
        <w:jc w:val="both"/>
      </w:pPr>
    </w:p>
    <w:p w14:paraId="0F3121B2" w14:textId="402B1A6C" w:rsidR="0021761B" w:rsidRPr="00ED4749" w:rsidRDefault="0021761B">
      <w:pPr>
        <w:spacing w:after="160" w:line="259" w:lineRule="auto"/>
        <w:ind w:firstLine="0"/>
        <w:jc w:val="both"/>
      </w:pPr>
      <w:r w:rsidRPr="00ED4749">
        <w:t>30.</w:t>
      </w:r>
      <w:r w:rsidRPr="009D29F3">
        <w:t xml:space="preserve"> Пеньо Дяков</w:t>
      </w:r>
      <w:r w:rsidRPr="00ED4749">
        <w:t xml:space="preserve"> - главен експерт в отдел "АТУ", Дирекция УТАТУ, МРРБ</w:t>
      </w:r>
      <w:r w:rsidR="003F3822">
        <w:t>;</w:t>
      </w:r>
    </w:p>
    <w:p w14:paraId="6AE66F0C" w14:textId="7B213115" w:rsidR="0021761B" w:rsidRPr="009D29F3" w:rsidRDefault="0021761B" w:rsidP="009D29F3">
      <w:pPr>
        <w:spacing w:after="160" w:line="259" w:lineRule="auto"/>
        <w:ind w:firstLine="0"/>
        <w:jc w:val="both"/>
      </w:pPr>
      <w:r w:rsidRPr="00ED4749">
        <w:t>Заместник</w:t>
      </w:r>
      <w:r w:rsidRPr="00ED4749">
        <w:rPr>
          <w:lang w:val="en-US"/>
        </w:rPr>
        <w:t>:</w:t>
      </w:r>
      <w:r w:rsidRPr="009D29F3">
        <w:t xml:space="preserve"> Михаил Василев </w:t>
      </w:r>
      <w:r w:rsidRPr="00ED4749">
        <w:t>- държавен експерт в отдел „Административно-териториално устройство“, Дирекция „Устройство на територията и административно-териториално устройство“, МРРБ</w:t>
      </w:r>
      <w:r w:rsidR="003F3822">
        <w:t>;</w:t>
      </w:r>
    </w:p>
    <w:p w14:paraId="253F00D8" w14:textId="0EEC187A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31. </w:t>
      </w:r>
      <w:r w:rsidRPr="009D29F3">
        <w:t>Иван Панчев</w:t>
      </w:r>
      <w:r w:rsidRPr="00ED4749">
        <w:t xml:space="preserve"> – директор на дирекция „Методология, хоризонтални политики и автоматизация на одитната дейност“, ИА ОСЕС, МФ</w:t>
      </w:r>
      <w:r w:rsidR="003F3822">
        <w:t>;</w:t>
      </w:r>
    </w:p>
    <w:p w14:paraId="7D101E14" w14:textId="49AB5B2C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Заместник: Пролетка </w:t>
      </w:r>
      <w:proofErr w:type="spellStart"/>
      <w:r w:rsidRPr="009D29F3">
        <w:t>Радонова</w:t>
      </w:r>
      <w:proofErr w:type="spellEnd"/>
      <w:r w:rsidRPr="00ED4749">
        <w:t xml:space="preserve"> – държавен експерт в дирекция „Методология, хоризонтални политики и автоматизация на одитната дейност“, ИА ОСЕС, МФ</w:t>
      </w:r>
      <w:r w:rsidR="003F3822">
        <w:t>;</w:t>
      </w:r>
    </w:p>
    <w:p w14:paraId="6E5EEDA2" w14:textId="4D6BB80A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32.</w:t>
      </w:r>
      <w:r w:rsidRPr="009D29F3">
        <w:t xml:space="preserve"> Добринка Кръстева</w:t>
      </w:r>
      <w:r w:rsidRPr="00ED4749">
        <w:t xml:space="preserve"> - началник на отдел „Наблюдение и анализ“, Министерство на финансите</w:t>
      </w:r>
      <w:r w:rsidR="003F3822">
        <w:t>;</w:t>
      </w:r>
    </w:p>
    <w:p w14:paraId="4ACF502B" w14:textId="2957882F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Заместник: </w:t>
      </w:r>
      <w:r w:rsidRPr="009D29F3">
        <w:t xml:space="preserve">Ангел Сираков – </w:t>
      </w:r>
      <w:r w:rsidRPr="00ED4749">
        <w:t>н-к сектор „Политики и програми за устойчив растеж“</w:t>
      </w:r>
      <w:r w:rsidR="003F3822">
        <w:t>;</w:t>
      </w:r>
    </w:p>
    <w:p w14:paraId="0E436641" w14:textId="098783D7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33. </w:t>
      </w:r>
      <w:r w:rsidRPr="009D29F3">
        <w:t>Момчил Узунов</w:t>
      </w:r>
      <w:r w:rsidRPr="00ED4749">
        <w:t xml:space="preserve"> – главен експерт, дирекция „Финанси на общините“, Министерство на финансите</w:t>
      </w:r>
      <w:r w:rsidR="003F3822">
        <w:t>;</w:t>
      </w:r>
    </w:p>
    <w:p w14:paraId="4AB67CEA" w14:textId="3D889478" w:rsidR="0021761B" w:rsidRPr="00ED4749" w:rsidRDefault="0021761B" w:rsidP="009D29F3">
      <w:pPr>
        <w:ind w:firstLine="0"/>
        <w:jc w:val="both"/>
      </w:pPr>
      <w:r w:rsidRPr="00A32016">
        <w:t xml:space="preserve">34. </w:t>
      </w:r>
      <w:r w:rsidR="00214616" w:rsidRPr="00A32016">
        <w:t>П</w:t>
      </w:r>
      <w:r w:rsidRPr="00A32016">
        <w:t>редставител на Министерство</w:t>
      </w:r>
      <w:r w:rsidR="00214616" w:rsidRPr="00A32016">
        <w:t>то</w:t>
      </w:r>
      <w:r w:rsidRPr="00A32016">
        <w:t xml:space="preserve"> на  вътрешните работи</w:t>
      </w:r>
      <w:r w:rsidR="003F3822" w:rsidRPr="00A32016">
        <w:t>;</w:t>
      </w:r>
    </w:p>
    <w:p w14:paraId="55E30AC7" w14:textId="1E438500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35.</w:t>
      </w:r>
      <w:r w:rsidRPr="009D29F3">
        <w:t xml:space="preserve"> Камелия Димитрова</w:t>
      </w:r>
      <w:r w:rsidRPr="00ED4749">
        <w:t xml:space="preserve"> - дипломатически служител I-ва степен,  Министерство на  външните работи</w:t>
      </w:r>
      <w:r w:rsidR="003F3822">
        <w:t>;</w:t>
      </w:r>
    </w:p>
    <w:p w14:paraId="0221521B" w14:textId="47D8E9D0" w:rsidR="0021761B" w:rsidRPr="009D29F3" w:rsidRDefault="0021761B" w:rsidP="009D29F3">
      <w:pPr>
        <w:ind w:firstLine="0"/>
        <w:jc w:val="both"/>
      </w:pPr>
      <w:r w:rsidRPr="009D29F3">
        <w:t xml:space="preserve">Заместник: Павлета Терзийска - </w:t>
      </w:r>
      <w:r w:rsidRPr="00ED4749">
        <w:t xml:space="preserve">дипломатически служител </w:t>
      </w:r>
      <w:r w:rsidRPr="00ED4749">
        <w:rPr>
          <w:lang w:val="en-US"/>
        </w:rPr>
        <w:t>II</w:t>
      </w:r>
      <w:r w:rsidRPr="00ED4749">
        <w:t>-</w:t>
      </w:r>
      <w:proofErr w:type="spellStart"/>
      <w:r w:rsidRPr="00ED4749">
        <w:t>ра</w:t>
      </w:r>
      <w:proofErr w:type="spellEnd"/>
      <w:r w:rsidRPr="00ED4749">
        <w:t xml:space="preserve"> степен,  Министерство на  външните работи</w:t>
      </w:r>
      <w:r w:rsidR="003F3822">
        <w:t>;</w:t>
      </w:r>
    </w:p>
    <w:p w14:paraId="5357992B" w14:textId="1F7A136D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36.</w:t>
      </w:r>
      <w:r w:rsidRPr="009D29F3">
        <w:t xml:space="preserve"> Евгени Господинов</w:t>
      </w:r>
      <w:r w:rsidRPr="00ED4749">
        <w:t xml:space="preserve"> – главен експерт в „Международни програми и проекти“, дирекция „Стратегическо развитие и програми“, Министерство на правосъдието</w:t>
      </w:r>
      <w:r w:rsidR="003F3822">
        <w:t>;</w:t>
      </w:r>
    </w:p>
    <w:p w14:paraId="629BEBC6" w14:textId="22CDD18B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lastRenderedPageBreak/>
        <w:t xml:space="preserve">Заместник: Анета </w:t>
      </w:r>
      <w:proofErr w:type="spellStart"/>
      <w:r w:rsidRPr="009D29F3">
        <w:t>Джорина</w:t>
      </w:r>
      <w:proofErr w:type="spellEnd"/>
      <w:r w:rsidRPr="009D29F3">
        <w:t xml:space="preserve"> - Цонева</w:t>
      </w:r>
      <w:r w:rsidRPr="00ED4749">
        <w:t xml:space="preserve"> - главен експерт в отдел „Международни програми и проекти“, дирекция „Стратегическо развитие и програми“, Министерство на правосъдието</w:t>
      </w:r>
      <w:r w:rsidR="003F3822">
        <w:t>;</w:t>
      </w:r>
    </w:p>
    <w:p w14:paraId="12B10404" w14:textId="279F4F7A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37.</w:t>
      </w:r>
      <w:r w:rsidRPr="009D29F3">
        <w:t xml:space="preserve"> Подполковник Веселин Руменов Иванов - заместник-началник на военно окръжие I степен, – Стара Загора</w:t>
      </w:r>
      <w:r w:rsidR="003F3822">
        <w:t>;</w:t>
      </w:r>
    </w:p>
    <w:p w14:paraId="2BF3D550" w14:textId="629241B5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Заместник: </w:t>
      </w:r>
      <w:r w:rsidRPr="009D29F3">
        <w:t xml:space="preserve">Подполковник Данчо Христов </w:t>
      </w:r>
      <w:proofErr w:type="spellStart"/>
      <w:r w:rsidRPr="009D29F3">
        <w:t>Мешлинков</w:t>
      </w:r>
      <w:proofErr w:type="spellEnd"/>
      <w:r w:rsidRPr="009D29F3">
        <w:t xml:space="preserve"> - </w:t>
      </w:r>
      <w:r w:rsidRPr="00ED4749">
        <w:t>началник на Военно окръжие II степен – Бу</w:t>
      </w:r>
      <w:r w:rsidR="003F3822">
        <w:t>ргас, Министерство на отбраната;</w:t>
      </w:r>
    </w:p>
    <w:p w14:paraId="444B18F5" w14:textId="3D3F1B4A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Заместник: </w:t>
      </w:r>
      <w:r w:rsidRPr="009D29F3">
        <w:t xml:space="preserve">Подполковник Маргарит Данчев Шуманов - </w:t>
      </w:r>
      <w:r w:rsidRPr="00ED4749">
        <w:t>началник на Военно окръжие II степен – Сливен, Министерство на отбраната</w:t>
      </w:r>
      <w:r w:rsidR="003F3822">
        <w:t>;</w:t>
      </w:r>
    </w:p>
    <w:p w14:paraId="10094001" w14:textId="751CB63A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Заместник: </w:t>
      </w:r>
      <w:r w:rsidRPr="009D29F3">
        <w:t xml:space="preserve">Подполковник Иван Жеков Бъчваров - </w:t>
      </w:r>
      <w:r w:rsidRPr="00ED4749">
        <w:t>началник на Военно окръжие II степен – Ямбол, Министерство на отбраната</w:t>
      </w:r>
      <w:r w:rsidR="003F3822">
        <w:t>;</w:t>
      </w:r>
    </w:p>
    <w:p w14:paraId="4DE92767" w14:textId="6AFAF87C" w:rsidR="0021761B" w:rsidRPr="00A32016" w:rsidRDefault="0021761B" w:rsidP="009D29F3">
      <w:pPr>
        <w:spacing w:after="160" w:line="259" w:lineRule="auto"/>
        <w:ind w:firstLine="0"/>
        <w:jc w:val="both"/>
      </w:pPr>
      <w:r w:rsidRPr="00A32016">
        <w:t>38. Наталия Митева – заместник-министър на образованието и науката - представител на  Министерство на образованието и науката</w:t>
      </w:r>
      <w:r w:rsidR="003F3822" w:rsidRPr="00A32016">
        <w:t>;</w:t>
      </w:r>
    </w:p>
    <w:p w14:paraId="04996760" w14:textId="1D6DADB0" w:rsidR="0021761B" w:rsidRPr="00ED4749" w:rsidRDefault="0021761B" w:rsidP="009D29F3">
      <w:pPr>
        <w:ind w:firstLine="0"/>
        <w:jc w:val="both"/>
      </w:pPr>
      <w:r w:rsidRPr="00A32016">
        <w:t xml:space="preserve">Заместник: Владимир </w:t>
      </w:r>
      <w:proofErr w:type="spellStart"/>
      <w:r w:rsidRPr="00A32016">
        <w:t>Врачев</w:t>
      </w:r>
      <w:proofErr w:type="spellEnd"/>
      <w:r w:rsidRPr="00A32016">
        <w:t xml:space="preserve"> – старши експерт в отдел „Политики за стратегическо развитие“, дирекция „Политики за стратегическо развитие, квалификация и кариерно развитие“</w:t>
      </w:r>
      <w:r w:rsidR="003F3822" w:rsidRPr="00A32016">
        <w:t>;</w:t>
      </w:r>
    </w:p>
    <w:p w14:paraId="0C1F6FE5" w14:textId="13746961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39. Петър </w:t>
      </w:r>
      <w:proofErr w:type="spellStart"/>
      <w:r w:rsidRPr="009D29F3">
        <w:t>Гъров</w:t>
      </w:r>
      <w:proofErr w:type="spellEnd"/>
      <w:r w:rsidRPr="009D29F3">
        <w:t xml:space="preserve"> – </w:t>
      </w:r>
      <w:r w:rsidRPr="00ED4749">
        <w:t>началник на отдел „Верификация – южен“, ГД „Европейски фондове, международни програми и проекти“, ОП „Развитие на човешките ресурси“, МТСП</w:t>
      </w:r>
      <w:r w:rsidR="003F3822">
        <w:t>;</w:t>
      </w:r>
    </w:p>
    <w:p w14:paraId="2D146980" w14:textId="181DE8B0" w:rsidR="0021761B" w:rsidRPr="00ED4749" w:rsidRDefault="0021761B" w:rsidP="009D29F3">
      <w:pPr>
        <w:ind w:firstLine="0"/>
        <w:jc w:val="both"/>
      </w:pPr>
      <w:r w:rsidRPr="00ED4749">
        <w:t>40.</w:t>
      </w:r>
      <w:r w:rsidRPr="009D29F3">
        <w:t xml:space="preserve"> Д-р Иван Господинов</w:t>
      </w:r>
      <w:r w:rsidRPr="00ED4749">
        <w:t xml:space="preserve"> – </w:t>
      </w:r>
      <w:r w:rsidR="00ED4749">
        <w:t>д</w:t>
      </w:r>
      <w:r w:rsidRPr="00ED4749">
        <w:t xml:space="preserve">иректор </w:t>
      </w:r>
      <w:r w:rsidR="00ED4749">
        <w:t>д</w:t>
      </w:r>
      <w:r w:rsidRPr="00ED4749">
        <w:t>ирекция ИППС - Министерство на  здравеопазването</w:t>
      </w:r>
      <w:r w:rsidR="003F3822">
        <w:t>;</w:t>
      </w:r>
    </w:p>
    <w:p w14:paraId="03202E04" w14:textId="75BF9A25" w:rsidR="0021761B" w:rsidRPr="00ED4749" w:rsidRDefault="0021761B" w:rsidP="009D29F3">
      <w:pPr>
        <w:ind w:firstLine="0"/>
        <w:jc w:val="both"/>
      </w:pPr>
      <w:r w:rsidRPr="00ED4749">
        <w:t>Заместник</w:t>
      </w:r>
      <w:r w:rsidRPr="009D29F3">
        <w:t>: Антоанета Димова</w:t>
      </w:r>
      <w:r w:rsidRPr="00ED4749">
        <w:t xml:space="preserve"> – н-к отдел ППФЕСИФ, Дирекция ИППС - Министерство на  здравеопазването</w:t>
      </w:r>
      <w:r w:rsidR="003F3822">
        <w:t>;</w:t>
      </w:r>
    </w:p>
    <w:p w14:paraId="0492131E" w14:textId="344C8BAB" w:rsidR="0021761B" w:rsidRPr="00A32016" w:rsidRDefault="0021761B" w:rsidP="009D29F3">
      <w:pPr>
        <w:spacing w:after="160" w:line="259" w:lineRule="auto"/>
        <w:ind w:firstLine="0"/>
        <w:jc w:val="both"/>
      </w:pPr>
      <w:r w:rsidRPr="00A32016">
        <w:t xml:space="preserve">41. Ренета Колева – </w:t>
      </w:r>
      <w:r w:rsidR="00D40118" w:rsidRPr="00A32016">
        <w:t>з</w:t>
      </w:r>
      <w:r w:rsidRPr="00A32016">
        <w:t>аместник</w:t>
      </w:r>
      <w:r w:rsidR="00D40118" w:rsidRPr="00A32016">
        <w:t>-</w:t>
      </w:r>
      <w:r w:rsidRPr="00A32016">
        <w:t>министър на - Министерство на околната среда и водите</w:t>
      </w:r>
      <w:r w:rsidR="003F3822" w:rsidRPr="00A32016">
        <w:t>;</w:t>
      </w:r>
    </w:p>
    <w:p w14:paraId="72F41A33" w14:textId="38189A26" w:rsidR="0021761B" w:rsidRPr="00ED4749" w:rsidRDefault="0021761B" w:rsidP="009D29F3">
      <w:pPr>
        <w:spacing w:after="160" w:line="259" w:lineRule="auto"/>
        <w:ind w:firstLine="0"/>
        <w:jc w:val="both"/>
      </w:pPr>
      <w:r w:rsidRPr="00A32016">
        <w:t xml:space="preserve">Заместник: Иван Ангелов – </w:t>
      </w:r>
      <w:r w:rsidR="00D40118" w:rsidRPr="00A32016">
        <w:t>д</w:t>
      </w:r>
      <w:r w:rsidRPr="00A32016">
        <w:t>иректор дирекция „Опазване чистотата на въздуха“</w:t>
      </w:r>
      <w:r w:rsidR="003F3822" w:rsidRPr="00A32016">
        <w:t>;</w:t>
      </w:r>
    </w:p>
    <w:p w14:paraId="199DFF1F" w14:textId="5A0450AA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42.</w:t>
      </w:r>
      <w:r w:rsidRPr="009D29F3">
        <w:t xml:space="preserve"> Севгин Ахмед</w:t>
      </w:r>
      <w:r w:rsidRPr="00ED4749">
        <w:t xml:space="preserve"> – гл. експерт в </w:t>
      </w:r>
      <w:r w:rsidR="00ED4749" w:rsidRPr="00ED4749">
        <w:t>д</w:t>
      </w:r>
      <w:r w:rsidRPr="00ED4749">
        <w:t>ирекция РСР - представител на Министерство на земеделието, храните</w:t>
      </w:r>
      <w:r w:rsidR="003F3822">
        <w:t>;</w:t>
      </w:r>
    </w:p>
    <w:p w14:paraId="5D51027B" w14:textId="426B2C86" w:rsidR="0021761B" w:rsidRPr="009D29F3" w:rsidRDefault="0021761B" w:rsidP="009D29F3">
      <w:pPr>
        <w:ind w:firstLine="0"/>
        <w:jc w:val="both"/>
      </w:pPr>
      <w:r w:rsidRPr="00ED4749">
        <w:t>Заместник:</w:t>
      </w:r>
      <w:r w:rsidRPr="009D29F3">
        <w:t xml:space="preserve"> Илияна Марковска</w:t>
      </w:r>
      <w:r w:rsidRPr="00ED4749">
        <w:t xml:space="preserve"> – главен експерт в отдел „Публични мерки“, Дирекция РСР - представител на  Министерство на земеделието, храните</w:t>
      </w:r>
      <w:r w:rsidR="003F3822">
        <w:t>;</w:t>
      </w:r>
    </w:p>
    <w:p w14:paraId="07D907B2" w14:textId="6D9B0398" w:rsidR="0021761B" w:rsidRPr="009D29F3" w:rsidRDefault="0021761B" w:rsidP="009D29F3">
      <w:pPr>
        <w:spacing w:after="160" w:line="259" w:lineRule="auto"/>
        <w:ind w:firstLine="0"/>
        <w:jc w:val="both"/>
      </w:pPr>
      <w:r w:rsidRPr="00ED4749">
        <w:t xml:space="preserve">43. Валерия </w:t>
      </w:r>
      <w:proofErr w:type="spellStart"/>
      <w:r w:rsidRPr="009D29F3">
        <w:t>Низамова</w:t>
      </w:r>
      <w:proofErr w:type="spellEnd"/>
      <w:r w:rsidRPr="00ED4749">
        <w:t xml:space="preserve"> - главен експерт в дирекция „Национална транспортна политика” - представител на Министерство на транспорта и съобщенията</w:t>
      </w:r>
      <w:r w:rsidR="003F3822">
        <w:t>;</w:t>
      </w:r>
    </w:p>
    <w:p w14:paraId="2C08F76E" w14:textId="6DE6D8E2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Заместник:</w:t>
      </w:r>
      <w:r w:rsidRPr="009D29F3">
        <w:t xml:space="preserve"> Милен Минчев</w:t>
      </w:r>
      <w:r w:rsidRPr="00ED4749">
        <w:t xml:space="preserve"> - главен експерт в дирекция „Национална транспортна политика” - представител на Министерство на транспорта и съобщенията</w:t>
      </w:r>
      <w:r w:rsidR="003F3822">
        <w:t>;</w:t>
      </w:r>
    </w:p>
    <w:p w14:paraId="6F09008A" w14:textId="4B806440" w:rsidR="0021761B" w:rsidRPr="00A32016" w:rsidRDefault="0021761B" w:rsidP="009D29F3">
      <w:pPr>
        <w:spacing w:after="160" w:line="259" w:lineRule="auto"/>
        <w:ind w:firstLine="0"/>
        <w:jc w:val="both"/>
      </w:pPr>
      <w:r w:rsidRPr="00A32016">
        <w:lastRenderedPageBreak/>
        <w:t xml:space="preserve">44. </w:t>
      </w:r>
      <w:r w:rsidR="005C42CF" w:rsidRPr="00A32016">
        <w:t xml:space="preserve">Представител </w:t>
      </w:r>
      <w:r w:rsidRPr="00A32016">
        <w:t>на Министерство</w:t>
      </w:r>
      <w:r w:rsidR="005C42CF" w:rsidRPr="00A32016">
        <w:t>то</w:t>
      </w:r>
      <w:r w:rsidRPr="00A32016">
        <w:t xml:space="preserve"> на икономиката и индустрията</w:t>
      </w:r>
      <w:r w:rsidR="003F3822" w:rsidRPr="00A32016">
        <w:t>;</w:t>
      </w:r>
    </w:p>
    <w:p w14:paraId="459D54A2" w14:textId="6006C06C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45. Росен </w:t>
      </w:r>
      <w:proofErr w:type="spellStart"/>
      <w:r w:rsidRPr="009D29F3">
        <w:t>Ангелчев</w:t>
      </w:r>
      <w:proofErr w:type="spellEnd"/>
      <w:r w:rsidRPr="00ED4749">
        <w:t xml:space="preserve"> – главен специалист в Дирекция „СЕУКС - представител на  Министерство на енергетиката</w:t>
      </w:r>
      <w:r w:rsidR="003F3822">
        <w:t>;</w:t>
      </w:r>
    </w:p>
    <w:p w14:paraId="3FC49B7A" w14:textId="05CC6696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Заместник: </w:t>
      </w:r>
      <w:r w:rsidRPr="009D29F3">
        <w:t xml:space="preserve">Христо Димитров </w:t>
      </w:r>
      <w:r w:rsidRPr="00ED4749">
        <w:t>– гл. експерт Дирекция „СЕУКС - представител на  Министерство на енергетиката</w:t>
      </w:r>
      <w:r w:rsidR="003F3822">
        <w:t>;</w:t>
      </w:r>
    </w:p>
    <w:p w14:paraId="748D5BE0" w14:textId="3A0B7130" w:rsidR="0021761B" w:rsidRPr="00ED4749" w:rsidRDefault="0021761B" w:rsidP="009D29F3">
      <w:pPr>
        <w:ind w:firstLine="0"/>
        <w:jc w:val="both"/>
      </w:pPr>
      <w:r w:rsidRPr="00ED4749">
        <w:t>46.</w:t>
      </w:r>
      <w:r w:rsidRPr="009D29F3">
        <w:t xml:space="preserve"> Венелина Червенкова – </w:t>
      </w:r>
      <w:r w:rsidRPr="00ED4749">
        <w:t>началник отдел РОВТ, Дирекция „Туристическа политика“, Министерство на туризма</w:t>
      </w:r>
      <w:r w:rsidR="003F3822">
        <w:t>;</w:t>
      </w:r>
    </w:p>
    <w:p w14:paraId="6E0AA84B" w14:textId="31F4AA41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47.</w:t>
      </w:r>
      <w:r w:rsidRPr="009D29F3">
        <w:t xml:space="preserve"> Атанас Иванов Атанасов </w:t>
      </w:r>
      <w:r w:rsidRPr="00ED4749">
        <w:t>– младши експерт, Дирекция РКК, Министерство на младежта и спорта</w:t>
      </w:r>
      <w:r w:rsidR="003F3822">
        <w:t>;</w:t>
      </w:r>
    </w:p>
    <w:p w14:paraId="29E73245" w14:textId="4C06E140" w:rsidR="0021761B" w:rsidRPr="00A32016" w:rsidRDefault="0021761B" w:rsidP="009D29F3">
      <w:pPr>
        <w:spacing w:after="160" w:line="259" w:lineRule="auto"/>
        <w:ind w:firstLine="0"/>
        <w:jc w:val="both"/>
      </w:pPr>
      <w:r w:rsidRPr="00A32016">
        <w:t xml:space="preserve">48. </w:t>
      </w:r>
      <w:proofErr w:type="spellStart"/>
      <w:r w:rsidRPr="00A32016">
        <w:t>Амелия</w:t>
      </w:r>
      <w:proofErr w:type="spellEnd"/>
      <w:r w:rsidRPr="00A32016">
        <w:t xml:space="preserve"> Гешева –</w:t>
      </w:r>
      <w:r w:rsidR="00ED4749" w:rsidRPr="00A32016">
        <w:t xml:space="preserve"> </w:t>
      </w:r>
      <w:r w:rsidRPr="00A32016">
        <w:t>зам</w:t>
      </w:r>
      <w:r w:rsidR="00ED4749" w:rsidRPr="00A32016">
        <w:t>естник-</w:t>
      </w:r>
      <w:r w:rsidRPr="00A32016">
        <w:t>министър на културата, Министерство на културата</w:t>
      </w:r>
      <w:r w:rsidR="003F3822" w:rsidRPr="00A32016">
        <w:t>;</w:t>
      </w:r>
    </w:p>
    <w:p w14:paraId="25803FA2" w14:textId="05539DA3" w:rsidR="0021761B" w:rsidRPr="00A32016" w:rsidRDefault="0021761B" w:rsidP="009D29F3">
      <w:pPr>
        <w:ind w:firstLine="0"/>
        <w:jc w:val="both"/>
      </w:pPr>
      <w:r w:rsidRPr="00A32016">
        <w:t>Заместник: Стефан Попов – н-к отдел „ЕПП“ в Дирекция МСЕПРД</w:t>
      </w:r>
      <w:r w:rsidR="003F3822" w:rsidRPr="00A32016">
        <w:t>;</w:t>
      </w:r>
    </w:p>
    <w:p w14:paraId="4415F707" w14:textId="1CD30022" w:rsidR="0021761B" w:rsidRPr="00A32016" w:rsidRDefault="0021761B" w:rsidP="009D29F3">
      <w:pPr>
        <w:spacing w:after="160" w:line="259" w:lineRule="auto"/>
        <w:ind w:firstLine="0"/>
        <w:jc w:val="both"/>
      </w:pPr>
      <w:r w:rsidRPr="00A32016">
        <w:t xml:space="preserve">49. </w:t>
      </w:r>
      <w:r w:rsidR="00BE7A25" w:rsidRPr="00A32016">
        <w:t>П</w:t>
      </w:r>
      <w:r w:rsidR="00E50ED6" w:rsidRPr="00A32016">
        <w:t>редставител на Министерството</w:t>
      </w:r>
      <w:r w:rsidRPr="00A32016">
        <w:t xml:space="preserve"> на електронното управление</w:t>
      </w:r>
      <w:r w:rsidR="003F3822" w:rsidRPr="00A32016">
        <w:t>;</w:t>
      </w:r>
    </w:p>
    <w:p w14:paraId="756A3852" w14:textId="14D6D146" w:rsidR="0021761B" w:rsidRPr="009D29F3" w:rsidRDefault="0021761B" w:rsidP="009D29F3">
      <w:pPr>
        <w:spacing w:after="160" w:line="259" w:lineRule="auto"/>
        <w:ind w:firstLine="0"/>
        <w:jc w:val="both"/>
      </w:pPr>
      <w:bookmarkStart w:id="0" w:name="_GoBack"/>
      <w:bookmarkEnd w:id="0"/>
      <w:r w:rsidRPr="00ED4749">
        <w:t>50.</w:t>
      </w:r>
      <w:r w:rsidRPr="009D29F3">
        <w:t xml:space="preserve"> Гергана Грозданова-</w:t>
      </w:r>
      <w:proofErr w:type="spellStart"/>
      <w:r w:rsidRPr="009D29F3">
        <w:t>Джойкева</w:t>
      </w:r>
      <w:proofErr w:type="spellEnd"/>
      <w:r w:rsidRPr="00ED4749">
        <w:t xml:space="preserve"> – </w:t>
      </w:r>
      <w:r w:rsidR="00ED4749">
        <w:t>з</w:t>
      </w:r>
      <w:r w:rsidRPr="00ED4749">
        <w:t>ам</w:t>
      </w:r>
      <w:r w:rsidR="00ED4749">
        <w:t>естник-</w:t>
      </w:r>
      <w:r w:rsidRPr="00ED4749">
        <w:t xml:space="preserve">главен директор на Главна </w:t>
      </w:r>
      <w:r w:rsidR="00ED4749">
        <w:t>д</w:t>
      </w:r>
      <w:r w:rsidRPr="00ED4749">
        <w:t>ирекция ЕФК, Министерство на иновациите и растежа</w:t>
      </w:r>
      <w:r w:rsidR="003F3822">
        <w:t>;</w:t>
      </w:r>
    </w:p>
    <w:p w14:paraId="06FFA3CB" w14:textId="0EEF1667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>Заместник:</w:t>
      </w:r>
      <w:r w:rsidRPr="009D29F3">
        <w:t xml:space="preserve"> Атанас Ляпчев – </w:t>
      </w:r>
      <w:r w:rsidRPr="00ED4749">
        <w:t xml:space="preserve">гл. експерт в </w:t>
      </w:r>
      <w:r w:rsidR="00ED4749">
        <w:t>д</w:t>
      </w:r>
      <w:r w:rsidRPr="00ED4749">
        <w:t>ирекция „Политики и анализи“ в МИР</w:t>
      </w:r>
      <w:r w:rsidR="003F3822">
        <w:t>;</w:t>
      </w:r>
    </w:p>
    <w:p w14:paraId="183B5BEB" w14:textId="22E30896" w:rsidR="0021761B" w:rsidRPr="00ED4749" w:rsidRDefault="0021761B" w:rsidP="009D29F3">
      <w:pPr>
        <w:spacing w:after="160" w:line="259" w:lineRule="auto"/>
        <w:ind w:firstLine="0"/>
        <w:jc w:val="both"/>
      </w:pPr>
      <w:r w:rsidRPr="00ED4749">
        <w:t xml:space="preserve">Заместник: Даниела </w:t>
      </w:r>
      <w:proofErr w:type="spellStart"/>
      <w:r w:rsidRPr="009D29F3">
        <w:t>Малхасян</w:t>
      </w:r>
      <w:proofErr w:type="spellEnd"/>
      <w:r w:rsidRPr="009D29F3">
        <w:t xml:space="preserve"> – </w:t>
      </w:r>
      <w:r w:rsidRPr="00ED4749">
        <w:t>държавен експерт в сектор ПНИИДИТ, отдел „Програмиране“, ГД ЕФК, МИР</w:t>
      </w:r>
      <w:r w:rsidR="003F3822">
        <w:t>;</w:t>
      </w:r>
    </w:p>
    <w:p w14:paraId="647D2124" w14:textId="7EA78233" w:rsidR="0021761B" w:rsidRDefault="0021761B" w:rsidP="009D29F3">
      <w:pPr>
        <w:spacing w:after="160" w:line="259" w:lineRule="auto"/>
        <w:ind w:firstLine="0"/>
        <w:jc w:val="both"/>
      </w:pPr>
      <w:r w:rsidRPr="00ED4749">
        <w:t>52.</w:t>
      </w:r>
      <w:r w:rsidRPr="009D29F3">
        <w:t xml:space="preserve"> Калина Казанджиева</w:t>
      </w:r>
      <w:r w:rsidRPr="00ED4749">
        <w:t xml:space="preserve"> – директор ТСБ – Югоизток, Национален статистически институт</w:t>
      </w:r>
      <w:r w:rsidR="003F3822">
        <w:t>;</w:t>
      </w:r>
    </w:p>
    <w:p w14:paraId="6E5825F2" w14:textId="77777777" w:rsidR="003F3822" w:rsidRPr="009D29F3" w:rsidRDefault="003F3822" w:rsidP="003F3822">
      <w:pPr>
        <w:ind w:firstLine="0"/>
        <w:jc w:val="both"/>
      </w:pPr>
      <w:r w:rsidRPr="00ED4749">
        <w:t>Заместник:</w:t>
      </w:r>
      <w:r w:rsidRPr="009D29F3">
        <w:t xml:space="preserve"> Дочка Камбурова</w:t>
      </w:r>
      <w:r w:rsidRPr="00ED4749">
        <w:t xml:space="preserve"> – н-к отдел „Статистически изследвания – Бургас“</w:t>
      </w:r>
      <w:r>
        <w:t>;</w:t>
      </w:r>
    </w:p>
    <w:p w14:paraId="46B4B1D2" w14:textId="77777777" w:rsidR="003F3822" w:rsidRPr="009D29F3" w:rsidRDefault="003F3822" w:rsidP="003F3822">
      <w:pPr>
        <w:spacing w:after="160" w:line="259" w:lineRule="auto"/>
        <w:ind w:firstLine="0"/>
        <w:jc w:val="both"/>
      </w:pPr>
      <w:r w:rsidRPr="00ED4749">
        <w:t xml:space="preserve">52. </w:t>
      </w:r>
      <w:r w:rsidRPr="009D29F3">
        <w:t>доц. д-р Стефан Иванов</w:t>
      </w:r>
      <w:r w:rsidRPr="00ED4749">
        <w:t xml:space="preserve"> – секция „Регионална и секторна икономика“, Институт за икономически изследвания</w:t>
      </w:r>
      <w:r w:rsidRPr="00ED4749">
        <w:rPr>
          <w:bCs/>
        </w:rPr>
        <w:t xml:space="preserve"> -</w:t>
      </w:r>
      <w:r w:rsidRPr="00ED4749">
        <w:t xml:space="preserve"> представител на Българската академия на науките</w:t>
      </w:r>
      <w:r>
        <w:t>;</w:t>
      </w:r>
    </w:p>
    <w:p w14:paraId="7C038A56" w14:textId="0C272C42" w:rsidR="003F3822" w:rsidRDefault="003F3822" w:rsidP="003F3822">
      <w:pPr>
        <w:spacing w:line="276" w:lineRule="auto"/>
        <w:ind w:firstLine="709"/>
        <w:jc w:val="both"/>
      </w:pPr>
      <w:r w:rsidRPr="00ED4749">
        <w:t xml:space="preserve">Настоящата заповед отменя Заповед № </w:t>
      </w:r>
      <w:r w:rsidR="0071188D">
        <w:t xml:space="preserve">РД-02-14-375 / </w:t>
      </w:r>
      <w:r w:rsidR="0071188D" w:rsidRPr="0071188D">
        <w:t>29.03.2024</w:t>
      </w:r>
      <w:r w:rsidR="00537F29">
        <w:t xml:space="preserve"> </w:t>
      </w:r>
      <w:r w:rsidR="0071188D" w:rsidRPr="0071188D">
        <w:t xml:space="preserve">г. </w:t>
      </w:r>
      <w:r>
        <w:t xml:space="preserve"> на министъра на регионалното развитие и благоустройството.</w:t>
      </w:r>
    </w:p>
    <w:p w14:paraId="27F6BEBB" w14:textId="3B270A1D" w:rsidR="0021761B" w:rsidRPr="00ED4749" w:rsidRDefault="0021761B" w:rsidP="00D40118">
      <w:pPr>
        <w:spacing w:line="276" w:lineRule="auto"/>
        <w:ind w:right="-1" w:firstLine="0"/>
        <w:jc w:val="both"/>
      </w:pPr>
    </w:p>
    <w:p w14:paraId="53A4CFB3" w14:textId="6F2A17BF" w:rsidR="00670A3D" w:rsidRDefault="00670A3D">
      <w:pPr>
        <w:spacing w:line="276" w:lineRule="auto"/>
        <w:ind w:right="-1" w:firstLine="0"/>
        <w:jc w:val="both"/>
        <w:sectPr w:rsidR="00670A3D" w:rsidSect="0026490C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C129EEC" w14:textId="4B913E25" w:rsidR="000350BF" w:rsidRDefault="000350BF">
      <w:pPr>
        <w:spacing w:line="276" w:lineRule="auto"/>
        <w:ind w:firstLine="709"/>
        <w:jc w:val="both"/>
      </w:pPr>
      <w:r>
        <w:lastRenderedPageBreak/>
        <w:t xml:space="preserve">Заповедта влиза в сила от датата на подписването </w:t>
      </w:r>
      <w:r w:rsidRPr="000350BF">
        <w:t>ѝ</w:t>
      </w:r>
      <w:r>
        <w:t>, като е със срок на действие за период от четири години.</w:t>
      </w:r>
    </w:p>
    <w:p w14:paraId="1E09F8EB" w14:textId="4763B47D" w:rsidR="000350BF" w:rsidRDefault="000350BF">
      <w:pPr>
        <w:spacing w:line="276" w:lineRule="auto"/>
        <w:ind w:firstLine="709"/>
        <w:jc w:val="both"/>
      </w:pPr>
      <w:r>
        <w:t>Заповедта да се сведе до знанието на членовете на Съвета за сведение и изпълнение.</w:t>
      </w:r>
    </w:p>
    <w:p w14:paraId="570FEFF5" w14:textId="545025B8" w:rsidR="000350BF" w:rsidRPr="000350BF" w:rsidRDefault="000350BF">
      <w:pPr>
        <w:spacing w:line="276" w:lineRule="auto"/>
        <w:ind w:firstLine="709"/>
        <w:jc w:val="both"/>
      </w:pPr>
      <w:r>
        <w:t>Контрол</w:t>
      </w:r>
      <w:r w:rsidR="00CC062A">
        <w:t>а</w:t>
      </w:r>
      <w:r>
        <w:t xml:space="preserve"> по изпълнението на заповедта възлагам на г-жа </w:t>
      </w:r>
      <w:proofErr w:type="spellStart"/>
      <w:r w:rsidR="00437C14" w:rsidRPr="00437C14">
        <w:t>Юра</w:t>
      </w:r>
      <w:proofErr w:type="spellEnd"/>
      <w:r w:rsidR="00437C14" w:rsidRPr="00437C14">
        <w:t xml:space="preserve"> Йорданова - Витанова</w:t>
      </w:r>
      <w:r>
        <w:t>, заместник-министър на регионалното развитие и благоустройството.</w:t>
      </w:r>
    </w:p>
    <w:p w14:paraId="5D452F9D" w14:textId="77777777" w:rsidR="0021761B" w:rsidRPr="009B319A" w:rsidRDefault="0021761B">
      <w:pPr>
        <w:spacing w:line="276" w:lineRule="auto"/>
        <w:ind w:right="-1" w:firstLine="698"/>
        <w:jc w:val="both"/>
      </w:pPr>
    </w:p>
    <w:p w14:paraId="42408CAD" w14:textId="77777777" w:rsidR="0021761B" w:rsidRPr="009B319A" w:rsidRDefault="0021761B" w:rsidP="009D29F3">
      <w:pPr>
        <w:spacing w:line="276" w:lineRule="auto"/>
        <w:ind w:left="4820" w:firstLine="0"/>
        <w:jc w:val="both"/>
        <w:rPr>
          <w:b/>
        </w:rPr>
      </w:pPr>
    </w:p>
    <w:p w14:paraId="41619F3D" w14:textId="4B43A2A6" w:rsidR="0021761B" w:rsidRPr="009B319A" w:rsidRDefault="0021761B" w:rsidP="009D29F3">
      <w:pPr>
        <w:spacing w:line="276" w:lineRule="auto"/>
        <w:ind w:left="4820" w:firstLine="0"/>
        <w:jc w:val="both"/>
        <w:rPr>
          <w:b/>
        </w:rPr>
      </w:pPr>
    </w:p>
    <w:p w14:paraId="5926D18F" w14:textId="2759BA73" w:rsidR="0021761B" w:rsidRDefault="0021761B" w:rsidP="00437C14">
      <w:pPr>
        <w:spacing w:line="276" w:lineRule="auto"/>
        <w:ind w:left="4536" w:firstLine="0"/>
        <w:jc w:val="both"/>
        <w:rPr>
          <w:b/>
        </w:rPr>
      </w:pPr>
      <w:r w:rsidRPr="009B319A">
        <w:rPr>
          <w:b/>
        </w:rPr>
        <w:t>МИНИСТЪР</w:t>
      </w:r>
      <w:r w:rsidR="00437C14">
        <w:rPr>
          <w:b/>
        </w:rPr>
        <w:t>:</w:t>
      </w:r>
    </w:p>
    <w:p w14:paraId="1CB86B2C" w14:textId="19E68A86" w:rsidR="00437C14" w:rsidRPr="009B319A" w:rsidRDefault="00437C14" w:rsidP="00437C14">
      <w:pPr>
        <w:spacing w:line="276" w:lineRule="auto"/>
        <w:ind w:left="4536" w:firstLine="0"/>
        <w:jc w:val="both"/>
        <w:rPr>
          <w:b/>
        </w:rPr>
      </w:pPr>
      <w:r>
        <w:rPr>
          <w:b/>
        </w:rPr>
        <w:t>ВИОЛЕТА КОРИТАРОВА - КАСАБОВА</w:t>
      </w:r>
    </w:p>
    <w:p w14:paraId="41423217" w14:textId="77777777" w:rsidR="0021761B" w:rsidRPr="009368ED" w:rsidRDefault="0021761B" w:rsidP="009D29F3">
      <w:pPr>
        <w:spacing w:line="276" w:lineRule="auto"/>
        <w:ind w:firstLine="0"/>
        <w:jc w:val="both"/>
        <w:rPr>
          <w:b/>
          <w:i/>
        </w:rPr>
      </w:pPr>
      <w:r w:rsidRPr="009B319A">
        <w:rPr>
          <w:b/>
          <w:i/>
        </w:rPr>
        <w:t>Формат на електронен подпис: .p7s</w:t>
      </w:r>
    </w:p>
    <w:p w14:paraId="6C01155B" w14:textId="77777777" w:rsidR="00497E32" w:rsidRDefault="00497E32" w:rsidP="009D29F3">
      <w:pPr>
        <w:spacing w:line="276" w:lineRule="auto"/>
        <w:ind w:firstLine="0"/>
        <w:jc w:val="both"/>
        <w:rPr>
          <w:b/>
          <w:lang w:val="en-US"/>
        </w:rPr>
      </w:pPr>
    </w:p>
    <w:sectPr w:rsidR="00497E32" w:rsidSect="00776B70">
      <w:footerReference w:type="default" r:id="rId11"/>
      <w:footerReference w:type="first" r:id="rId12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AA958" w14:textId="77777777" w:rsidR="00F24A3F" w:rsidRDefault="00F24A3F">
      <w:r>
        <w:separator/>
      </w:r>
    </w:p>
  </w:endnote>
  <w:endnote w:type="continuationSeparator" w:id="0">
    <w:p w14:paraId="0EA1FD80" w14:textId="77777777" w:rsidR="00F24A3F" w:rsidRDefault="00F24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7039395E" w14:textId="4C5C5E14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A32016">
              <w:rPr>
                <w:b/>
                <w:bCs/>
                <w:noProof/>
              </w:rPr>
              <w:t>4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A32016">
              <w:rPr>
                <w:b/>
                <w:bCs/>
                <w:noProof/>
              </w:rPr>
              <w:t>7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3969CA6C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2A8773C4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2970FA93" w14:textId="77777777" w:rsidR="00776B70" w:rsidRPr="004D67CA" w:rsidRDefault="00A32016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6E49A11B" w14:textId="77777777" w:rsidR="00776B70" w:rsidRDefault="00A32016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F504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79C5ABF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451FF04" w14:textId="77777777" w:rsidR="00847255" w:rsidRPr="004D67CA" w:rsidRDefault="00A32016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3D1CC" w14:textId="77777777" w:rsidR="00F24A3F" w:rsidRDefault="00F24A3F">
      <w:r>
        <w:separator/>
      </w:r>
    </w:p>
  </w:footnote>
  <w:footnote w:type="continuationSeparator" w:id="0">
    <w:p w14:paraId="2BD0F5A6" w14:textId="77777777" w:rsidR="00F24A3F" w:rsidRDefault="00F24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6C0FA1D" w14:textId="77777777" w:rsidTr="00776B70">
      <w:tc>
        <w:tcPr>
          <w:tcW w:w="9211" w:type="dxa"/>
        </w:tcPr>
        <w:p w14:paraId="0FF7F6BA" w14:textId="127D312F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447FB63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7C64214" w14:textId="77777777" w:rsidTr="00023F0A">
      <w:trPr>
        <w:trHeight w:val="1445"/>
      </w:trPr>
      <w:tc>
        <w:tcPr>
          <w:tcW w:w="1728" w:type="dxa"/>
        </w:tcPr>
        <w:p w14:paraId="59806CBD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24D27C03" wp14:editId="39EC4F9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ED86ED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40221D2E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BE1E757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E85E5D"/>
    <w:multiLevelType w:val="hybridMultilevel"/>
    <w:tmpl w:val="8B7C7D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E957BE"/>
    <w:multiLevelType w:val="hybridMultilevel"/>
    <w:tmpl w:val="1BA26D72"/>
    <w:lvl w:ilvl="0" w:tplc="B46E779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11EAB"/>
    <w:rsid w:val="00017451"/>
    <w:rsid w:val="00023F0A"/>
    <w:rsid w:val="00032511"/>
    <w:rsid w:val="000350BF"/>
    <w:rsid w:val="0003663C"/>
    <w:rsid w:val="000424D2"/>
    <w:rsid w:val="00051DE3"/>
    <w:rsid w:val="00063385"/>
    <w:rsid w:val="000650C8"/>
    <w:rsid w:val="00074DFC"/>
    <w:rsid w:val="000775DF"/>
    <w:rsid w:val="0008513C"/>
    <w:rsid w:val="0008612E"/>
    <w:rsid w:val="000A5F38"/>
    <w:rsid w:val="000A7920"/>
    <w:rsid w:val="000C3B8C"/>
    <w:rsid w:val="000C778F"/>
    <w:rsid w:val="000E2FF8"/>
    <w:rsid w:val="000F526F"/>
    <w:rsid w:val="00102616"/>
    <w:rsid w:val="0011355D"/>
    <w:rsid w:val="00117310"/>
    <w:rsid w:val="00120D09"/>
    <w:rsid w:val="00122688"/>
    <w:rsid w:val="0012328D"/>
    <w:rsid w:val="00127EED"/>
    <w:rsid w:val="00142320"/>
    <w:rsid w:val="00145E77"/>
    <w:rsid w:val="00146ABA"/>
    <w:rsid w:val="00166203"/>
    <w:rsid w:val="00175F69"/>
    <w:rsid w:val="00190135"/>
    <w:rsid w:val="0019042D"/>
    <w:rsid w:val="0019181D"/>
    <w:rsid w:val="001A5B9C"/>
    <w:rsid w:val="001B45FF"/>
    <w:rsid w:val="001C19B6"/>
    <w:rsid w:val="001D146F"/>
    <w:rsid w:val="001D430F"/>
    <w:rsid w:val="001E1860"/>
    <w:rsid w:val="001F1DFD"/>
    <w:rsid w:val="001F30E8"/>
    <w:rsid w:val="001F550E"/>
    <w:rsid w:val="002134B4"/>
    <w:rsid w:val="00214616"/>
    <w:rsid w:val="0021761B"/>
    <w:rsid w:val="00224DA1"/>
    <w:rsid w:val="00225723"/>
    <w:rsid w:val="002344B6"/>
    <w:rsid w:val="00237D9A"/>
    <w:rsid w:val="002414DF"/>
    <w:rsid w:val="00244C2A"/>
    <w:rsid w:val="002457CB"/>
    <w:rsid w:val="00246101"/>
    <w:rsid w:val="002566D6"/>
    <w:rsid w:val="0026490C"/>
    <w:rsid w:val="00266702"/>
    <w:rsid w:val="00272B22"/>
    <w:rsid w:val="00274720"/>
    <w:rsid w:val="00280A19"/>
    <w:rsid w:val="00290E1D"/>
    <w:rsid w:val="002926C3"/>
    <w:rsid w:val="002956E4"/>
    <w:rsid w:val="002A4419"/>
    <w:rsid w:val="002A502E"/>
    <w:rsid w:val="002E1186"/>
    <w:rsid w:val="002E2B51"/>
    <w:rsid w:val="00301CFE"/>
    <w:rsid w:val="00306167"/>
    <w:rsid w:val="0031577F"/>
    <w:rsid w:val="00322AD7"/>
    <w:rsid w:val="003274BB"/>
    <w:rsid w:val="00330514"/>
    <w:rsid w:val="003312DA"/>
    <w:rsid w:val="0033143F"/>
    <w:rsid w:val="003372CA"/>
    <w:rsid w:val="00353742"/>
    <w:rsid w:val="003544A0"/>
    <w:rsid w:val="0035704D"/>
    <w:rsid w:val="003622CA"/>
    <w:rsid w:val="003736FE"/>
    <w:rsid w:val="0037679B"/>
    <w:rsid w:val="003A3163"/>
    <w:rsid w:val="003A3BB5"/>
    <w:rsid w:val="003B01AF"/>
    <w:rsid w:val="003F2F5A"/>
    <w:rsid w:val="003F3822"/>
    <w:rsid w:val="003F6724"/>
    <w:rsid w:val="003F6CB2"/>
    <w:rsid w:val="004006AF"/>
    <w:rsid w:val="00411956"/>
    <w:rsid w:val="0041296D"/>
    <w:rsid w:val="00414B76"/>
    <w:rsid w:val="00415414"/>
    <w:rsid w:val="00417348"/>
    <w:rsid w:val="00437C14"/>
    <w:rsid w:val="00445216"/>
    <w:rsid w:val="0045662D"/>
    <w:rsid w:val="00457358"/>
    <w:rsid w:val="0046633F"/>
    <w:rsid w:val="00470F5F"/>
    <w:rsid w:val="00474A47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3865"/>
    <w:rsid w:val="004D49C2"/>
    <w:rsid w:val="004D4F0B"/>
    <w:rsid w:val="004D67CA"/>
    <w:rsid w:val="004E21D1"/>
    <w:rsid w:val="004F41CC"/>
    <w:rsid w:val="00501E88"/>
    <w:rsid w:val="00522E2B"/>
    <w:rsid w:val="00530AE2"/>
    <w:rsid w:val="00531A1A"/>
    <w:rsid w:val="00532139"/>
    <w:rsid w:val="00535C7D"/>
    <w:rsid w:val="00537F29"/>
    <w:rsid w:val="00540542"/>
    <w:rsid w:val="00547A8A"/>
    <w:rsid w:val="00551210"/>
    <w:rsid w:val="00556E0E"/>
    <w:rsid w:val="00564A1E"/>
    <w:rsid w:val="00571A29"/>
    <w:rsid w:val="00572029"/>
    <w:rsid w:val="00580306"/>
    <w:rsid w:val="00594D1E"/>
    <w:rsid w:val="00597130"/>
    <w:rsid w:val="005A176B"/>
    <w:rsid w:val="005A4C22"/>
    <w:rsid w:val="005B2492"/>
    <w:rsid w:val="005C3210"/>
    <w:rsid w:val="005C42CF"/>
    <w:rsid w:val="005C75AB"/>
    <w:rsid w:val="005C7B32"/>
    <w:rsid w:val="005F0FEA"/>
    <w:rsid w:val="00603543"/>
    <w:rsid w:val="00603882"/>
    <w:rsid w:val="0060685E"/>
    <w:rsid w:val="00606A30"/>
    <w:rsid w:val="006106CD"/>
    <w:rsid w:val="006148E1"/>
    <w:rsid w:val="00635CB2"/>
    <w:rsid w:val="00641590"/>
    <w:rsid w:val="006420C4"/>
    <w:rsid w:val="0064734C"/>
    <w:rsid w:val="00647CEB"/>
    <w:rsid w:val="006552CC"/>
    <w:rsid w:val="0065580E"/>
    <w:rsid w:val="006665A9"/>
    <w:rsid w:val="006708C4"/>
    <w:rsid w:val="00670A3D"/>
    <w:rsid w:val="00680093"/>
    <w:rsid w:val="00682E20"/>
    <w:rsid w:val="006913AF"/>
    <w:rsid w:val="00691EF6"/>
    <w:rsid w:val="00696796"/>
    <w:rsid w:val="006B7259"/>
    <w:rsid w:val="006B7F91"/>
    <w:rsid w:val="006C03A0"/>
    <w:rsid w:val="006D0425"/>
    <w:rsid w:val="006D1BC6"/>
    <w:rsid w:val="006D33C5"/>
    <w:rsid w:val="006E4577"/>
    <w:rsid w:val="006E712C"/>
    <w:rsid w:val="006F0B70"/>
    <w:rsid w:val="006F4627"/>
    <w:rsid w:val="006F5902"/>
    <w:rsid w:val="007009A5"/>
    <w:rsid w:val="00701B7B"/>
    <w:rsid w:val="00710C77"/>
    <w:rsid w:val="0071188D"/>
    <w:rsid w:val="00742670"/>
    <w:rsid w:val="007430AB"/>
    <w:rsid w:val="00744403"/>
    <w:rsid w:val="00744568"/>
    <w:rsid w:val="007473E6"/>
    <w:rsid w:val="007649EE"/>
    <w:rsid w:val="00766AF9"/>
    <w:rsid w:val="00773444"/>
    <w:rsid w:val="00776B70"/>
    <w:rsid w:val="007814F2"/>
    <w:rsid w:val="00790825"/>
    <w:rsid w:val="007A26D0"/>
    <w:rsid w:val="007A3C9A"/>
    <w:rsid w:val="007B185D"/>
    <w:rsid w:val="007B505A"/>
    <w:rsid w:val="007B608D"/>
    <w:rsid w:val="007C0D99"/>
    <w:rsid w:val="007D4C7A"/>
    <w:rsid w:val="007F17D1"/>
    <w:rsid w:val="0080268E"/>
    <w:rsid w:val="00816915"/>
    <w:rsid w:val="00821983"/>
    <w:rsid w:val="00825264"/>
    <w:rsid w:val="008340BC"/>
    <w:rsid w:val="008373A4"/>
    <w:rsid w:val="00843580"/>
    <w:rsid w:val="00846C2D"/>
    <w:rsid w:val="00846D23"/>
    <w:rsid w:val="00847255"/>
    <w:rsid w:val="00847962"/>
    <w:rsid w:val="00855663"/>
    <w:rsid w:val="00863552"/>
    <w:rsid w:val="0087415D"/>
    <w:rsid w:val="00875712"/>
    <w:rsid w:val="00883DAD"/>
    <w:rsid w:val="00890C02"/>
    <w:rsid w:val="008A1704"/>
    <w:rsid w:val="008A4095"/>
    <w:rsid w:val="008B0255"/>
    <w:rsid w:val="008B1F4F"/>
    <w:rsid w:val="008B29C7"/>
    <w:rsid w:val="008B3E8D"/>
    <w:rsid w:val="008E2B1E"/>
    <w:rsid w:val="008E5BFC"/>
    <w:rsid w:val="008F426F"/>
    <w:rsid w:val="00902B00"/>
    <w:rsid w:val="0090507E"/>
    <w:rsid w:val="00910EE9"/>
    <w:rsid w:val="00912CD2"/>
    <w:rsid w:val="00913B80"/>
    <w:rsid w:val="00913F5A"/>
    <w:rsid w:val="0091547C"/>
    <w:rsid w:val="00917D1E"/>
    <w:rsid w:val="009207DD"/>
    <w:rsid w:val="009217DE"/>
    <w:rsid w:val="0094064C"/>
    <w:rsid w:val="00940E41"/>
    <w:rsid w:val="00945767"/>
    <w:rsid w:val="00952002"/>
    <w:rsid w:val="00956FF3"/>
    <w:rsid w:val="00966E65"/>
    <w:rsid w:val="0098299E"/>
    <w:rsid w:val="00991FBE"/>
    <w:rsid w:val="009C16FE"/>
    <w:rsid w:val="009C3CB8"/>
    <w:rsid w:val="009C4A4E"/>
    <w:rsid w:val="009C7CDC"/>
    <w:rsid w:val="009D0067"/>
    <w:rsid w:val="009D0649"/>
    <w:rsid w:val="009D29F3"/>
    <w:rsid w:val="009E62E9"/>
    <w:rsid w:val="009F699D"/>
    <w:rsid w:val="00A0093A"/>
    <w:rsid w:val="00A13E81"/>
    <w:rsid w:val="00A1592E"/>
    <w:rsid w:val="00A254A6"/>
    <w:rsid w:val="00A30124"/>
    <w:rsid w:val="00A3041D"/>
    <w:rsid w:val="00A30D86"/>
    <w:rsid w:val="00A32016"/>
    <w:rsid w:val="00A370D6"/>
    <w:rsid w:val="00A37699"/>
    <w:rsid w:val="00A43A6A"/>
    <w:rsid w:val="00A503EB"/>
    <w:rsid w:val="00A506CE"/>
    <w:rsid w:val="00A5310B"/>
    <w:rsid w:val="00A53C90"/>
    <w:rsid w:val="00A56504"/>
    <w:rsid w:val="00A56B02"/>
    <w:rsid w:val="00A57921"/>
    <w:rsid w:val="00A64562"/>
    <w:rsid w:val="00A74520"/>
    <w:rsid w:val="00A75C93"/>
    <w:rsid w:val="00A86CE8"/>
    <w:rsid w:val="00A92307"/>
    <w:rsid w:val="00A9233E"/>
    <w:rsid w:val="00A962DD"/>
    <w:rsid w:val="00AA5C91"/>
    <w:rsid w:val="00AB673B"/>
    <w:rsid w:val="00AE1E1B"/>
    <w:rsid w:val="00AE3528"/>
    <w:rsid w:val="00AE615B"/>
    <w:rsid w:val="00AF0C8B"/>
    <w:rsid w:val="00AF588D"/>
    <w:rsid w:val="00B07051"/>
    <w:rsid w:val="00B20E50"/>
    <w:rsid w:val="00B258B5"/>
    <w:rsid w:val="00B25E5C"/>
    <w:rsid w:val="00B27D09"/>
    <w:rsid w:val="00B34AE4"/>
    <w:rsid w:val="00B7444F"/>
    <w:rsid w:val="00B769FE"/>
    <w:rsid w:val="00B82BC9"/>
    <w:rsid w:val="00B83DA0"/>
    <w:rsid w:val="00B87BE4"/>
    <w:rsid w:val="00B92E92"/>
    <w:rsid w:val="00BA7270"/>
    <w:rsid w:val="00BA7485"/>
    <w:rsid w:val="00BA7B65"/>
    <w:rsid w:val="00BC12BD"/>
    <w:rsid w:val="00BC3523"/>
    <w:rsid w:val="00BD00B3"/>
    <w:rsid w:val="00BD278F"/>
    <w:rsid w:val="00BE06E4"/>
    <w:rsid w:val="00BE5405"/>
    <w:rsid w:val="00BE7A25"/>
    <w:rsid w:val="00BF0F31"/>
    <w:rsid w:val="00BF1AFD"/>
    <w:rsid w:val="00BF1C66"/>
    <w:rsid w:val="00BF39BB"/>
    <w:rsid w:val="00C05497"/>
    <w:rsid w:val="00C12762"/>
    <w:rsid w:val="00C25530"/>
    <w:rsid w:val="00C26A32"/>
    <w:rsid w:val="00C33842"/>
    <w:rsid w:val="00C36E8F"/>
    <w:rsid w:val="00C43DBF"/>
    <w:rsid w:val="00C443E6"/>
    <w:rsid w:val="00C444CE"/>
    <w:rsid w:val="00C47B79"/>
    <w:rsid w:val="00C60E66"/>
    <w:rsid w:val="00C610DE"/>
    <w:rsid w:val="00C70615"/>
    <w:rsid w:val="00C72DD1"/>
    <w:rsid w:val="00C7441F"/>
    <w:rsid w:val="00C776EE"/>
    <w:rsid w:val="00C83AE1"/>
    <w:rsid w:val="00C90AE0"/>
    <w:rsid w:val="00C9602B"/>
    <w:rsid w:val="00C9609D"/>
    <w:rsid w:val="00C978A2"/>
    <w:rsid w:val="00CC062A"/>
    <w:rsid w:val="00CC5AC8"/>
    <w:rsid w:val="00CC7E28"/>
    <w:rsid w:val="00CD2CD7"/>
    <w:rsid w:val="00CE499A"/>
    <w:rsid w:val="00D03BE0"/>
    <w:rsid w:val="00D0515E"/>
    <w:rsid w:val="00D05A71"/>
    <w:rsid w:val="00D07669"/>
    <w:rsid w:val="00D1377E"/>
    <w:rsid w:val="00D17DB8"/>
    <w:rsid w:val="00D3393A"/>
    <w:rsid w:val="00D34E68"/>
    <w:rsid w:val="00D36064"/>
    <w:rsid w:val="00D375A9"/>
    <w:rsid w:val="00D40118"/>
    <w:rsid w:val="00D5432B"/>
    <w:rsid w:val="00D5773F"/>
    <w:rsid w:val="00D71DF1"/>
    <w:rsid w:val="00D744B9"/>
    <w:rsid w:val="00D85E64"/>
    <w:rsid w:val="00D9454F"/>
    <w:rsid w:val="00D951EA"/>
    <w:rsid w:val="00DA0B19"/>
    <w:rsid w:val="00DA5EEC"/>
    <w:rsid w:val="00DB55F9"/>
    <w:rsid w:val="00DB619E"/>
    <w:rsid w:val="00DC2428"/>
    <w:rsid w:val="00DC2D67"/>
    <w:rsid w:val="00DD3DFE"/>
    <w:rsid w:val="00DD6B5C"/>
    <w:rsid w:val="00DF1289"/>
    <w:rsid w:val="00DF12AD"/>
    <w:rsid w:val="00DF2FD9"/>
    <w:rsid w:val="00E020C9"/>
    <w:rsid w:val="00E07270"/>
    <w:rsid w:val="00E12CC0"/>
    <w:rsid w:val="00E15176"/>
    <w:rsid w:val="00E24D22"/>
    <w:rsid w:val="00E33665"/>
    <w:rsid w:val="00E348B6"/>
    <w:rsid w:val="00E36B57"/>
    <w:rsid w:val="00E50ED6"/>
    <w:rsid w:val="00E61CDE"/>
    <w:rsid w:val="00E87F84"/>
    <w:rsid w:val="00EA2D8C"/>
    <w:rsid w:val="00EC02E4"/>
    <w:rsid w:val="00EC515D"/>
    <w:rsid w:val="00ED4749"/>
    <w:rsid w:val="00EE04D2"/>
    <w:rsid w:val="00EE34EC"/>
    <w:rsid w:val="00EE5B4A"/>
    <w:rsid w:val="00EF3208"/>
    <w:rsid w:val="00F206FC"/>
    <w:rsid w:val="00F24A3F"/>
    <w:rsid w:val="00F26187"/>
    <w:rsid w:val="00F3026E"/>
    <w:rsid w:val="00F43052"/>
    <w:rsid w:val="00F456F5"/>
    <w:rsid w:val="00F60F76"/>
    <w:rsid w:val="00F61639"/>
    <w:rsid w:val="00F61C55"/>
    <w:rsid w:val="00F76CDD"/>
    <w:rsid w:val="00F82255"/>
    <w:rsid w:val="00F82401"/>
    <w:rsid w:val="00F854B5"/>
    <w:rsid w:val="00F85553"/>
    <w:rsid w:val="00F96D92"/>
    <w:rsid w:val="00FA475A"/>
    <w:rsid w:val="00FC01EE"/>
    <w:rsid w:val="00FC3BD2"/>
    <w:rsid w:val="00FC4755"/>
    <w:rsid w:val="00FE124D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9B5244D"/>
  <w15:docId w15:val="{313AD1E9-9ED8-43BB-8E81-8779F0DC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1A27E-5D5C-41E8-BE04-2E408DB7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84</TotalTime>
  <Pages>7</Pages>
  <Words>1408</Words>
  <Characters>8610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9999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OEM</cp:lastModifiedBy>
  <cp:revision>24</cp:revision>
  <cp:lastPrinted>2018-08-21T12:42:00Z</cp:lastPrinted>
  <dcterms:created xsi:type="dcterms:W3CDTF">2024-03-28T08:22:00Z</dcterms:created>
  <dcterms:modified xsi:type="dcterms:W3CDTF">2024-04-29T11:53:00Z</dcterms:modified>
</cp:coreProperties>
</file>